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800" w:rsidRPr="00E2461B" w:rsidRDefault="00384800" w:rsidP="00EA10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2461B">
        <w:rPr>
          <w:rFonts w:ascii="Times New Roman" w:hAnsi="Times New Roman" w:cs="Times New Roman"/>
          <w:sz w:val="28"/>
          <w:szCs w:val="28"/>
        </w:rPr>
        <w:t>Декабрь, 2016.</w:t>
      </w:r>
    </w:p>
    <w:p w:rsidR="00384800" w:rsidRPr="00E2461B" w:rsidRDefault="00384800" w:rsidP="00EA10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2461B">
        <w:rPr>
          <w:rFonts w:ascii="Times New Roman" w:hAnsi="Times New Roman" w:cs="Times New Roman"/>
          <w:sz w:val="28"/>
          <w:szCs w:val="28"/>
        </w:rPr>
        <w:t>Пробный экзамен по математике</w:t>
      </w:r>
      <w:r>
        <w:rPr>
          <w:rFonts w:ascii="Times New Roman" w:hAnsi="Times New Roman" w:cs="Times New Roman"/>
          <w:sz w:val="28"/>
          <w:szCs w:val="28"/>
        </w:rPr>
        <w:t>, 9 класс.</w:t>
      </w:r>
    </w:p>
    <w:p w:rsidR="00384800" w:rsidRDefault="00384800" w:rsidP="00EA10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2461B">
        <w:rPr>
          <w:rFonts w:ascii="Times New Roman" w:hAnsi="Times New Roman" w:cs="Times New Roman"/>
          <w:sz w:val="28"/>
          <w:szCs w:val="28"/>
        </w:rPr>
        <w:t xml:space="preserve">Вариант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384800" w:rsidRPr="00E2461B" w:rsidRDefault="00384800" w:rsidP="00EA102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84800" w:rsidRDefault="00384800" w:rsidP="00EA102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Пробный экзамен рассчитан на 90 минут. Содержит 20 заданий части 1. Задание 21 дополнительное, его можно не выполнять.  </w:t>
      </w:r>
    </w:p>
    <w:p w:rsidR="00384800" w:rsidRDefault="00384800" w:rsidP="00EA102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Выполните работу на черновике. Внимательно проверьте.</w:t>
      </w:r>
    </w:p>
    <w:p w:rsidR="00384800" w:rsidRDefault="00384800" w:rsidP="00EA102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Ответы на задания впишите в бланк ответов. Каждый знак (букву, цифру, запятую, знак «-» и т.д., пишите в отдельной клетке) </w:t>
      </w:r>
    </w:p>
    <w:p w:rsidR="00384800" w:rsidRDefault="00384800" w:rsidP="00EA102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2461B">
        <w:rPr>
          <w:rFonts w:ascii="Times New Roman" w:hAnsi="Times New Roman" w:cs="Times New Roman"/>
          <w:sz w:val="24"/>
          <w:szCs w:val="24"/>
        </w:rPr>
        <w:t>При вы</w:t>
      </w:r>
      <w:r w:rsidRPr="00E2461B">
        <w:rPr>
          <w:rFonts w:ascii="Times New Roman" w:hAnsi="Times New Roman" w:cs="Times New Roman"/>
          <w:sz w:val="24"/>
          <w:szCs w:val="24"/>
        </w:rPr>
        <w:softHyphen/>
        <w:t>пол</w:t>
      </w:r>
      <w:r w:rsidRPr="00E2461B">
        <w:rPr>
          <w:rFonts w:ascii="Times New Roman" w:hAnsi="Times New Roman" w:cs="Times New Roman"/>
          <w:sz w:val="24"/>
          <w:szCs w:val="24"/>
        </w:rPr>
        <w:softHyphen/>
        <w:t>не</w:t>
      </w:r>
      <w:r w:rsidRPr="00E2461B">
        <w:rPr>
          <w:rFonts w:ascii="Times New Roman" w:hAnsi="Times New Roman" w:cs="Times New Roman"/>
          <w:sz w:val="24"/>
          <w:szCs w:val="24"/>
        </w:rPr>
        <w:softHyphen/>
        <w:t>нии за</w:t>
      </w:r>
      <w:r w:rsidRPr="00E2461B">
        <w:rPr>
          <w:rFonts w:ascii="Times New Roman" w:hAnsi="Times New Roman" w:cs="Times New Roman"/>
          <w:sz w:val="24"/>
          <w:szCs w:val="24"/>
        </w:rPr>
        <w:softHyphen/>
        <w:t>да</w:t>
      </w:r>
      <w:r w:rsidRPr="00E2461B">
        <w:rPr>
          <w:rFonts w:ascii="Times New Roman" w:hAnsi="Times New Roman" w:cs="Times New Roman"/>
          <w:sz w:val="24"/>
          <w:szCs w:val="24"/>
        </w:rPr>
        <w:softHyphen/>
        <w:t>ний 2, 3, 8, 14 вы</w:t>
      </w:r>
      <w:r w:rsidRPr="00E2461B">
        <w:rPr>
          <w:rFonts w:ascii="Times New Roman" w:hAnsi="Times New Roman" w:cs="Times New Roman"/>
          <w:sz w:val="24"/>
          <w:szCs w:val="24"/>
        </w:rPr>
        <w:softHyphen/>
        <w:t>бе</w:t>
      </w:r>
      <w:r w:rsidRPr="00E2461B">
        <w:rPr>
          <w:rFonts w:ascii="Times New Roman" w:hAnsi="Times New Roman" w:cs="Times New Roman"/>
          <w:sz w:val="24"/>
          <w:szCs w:val="24"/>
        </w:rPr>
        <w:softHyphen/>
        <w:t>ри</w:t>
      </w:r>
      <w:r w:rsidRPr="00E2461B">
        <w:rPr>
          <w:rFonts w:ascii="Times New Roman" w:hAnsi="Times New Roman" w:cs="Times New Roman"/>
          <w:sz w:val="24"/>
          <w:szCs w:val="24"/>
        </w:rPr>
        <w:softHyphen/>
        <w:t>те один из четырёх пред</w:t>
      </w:r>
      <w:r w:rsidRPr="00E2461B">
        <w:rPr>
          <w:rFonts w:ascii="Times New Roman" w:hAnsi="Times New Roman" w:cs="Times New Roman"/>
          <w:sz w:val="24"/>
          <w:szCs w:val="24"/>
        </w:rPr>
        <w:softHyphen/>
        <w:t>ла</w:t>
      </w:r>
      <w:r w:rsidRPr="00E2461B">
        <w:rPr>
          <w:rFonts w:ascii="Times New Roman" w:hAnsi="Times New Roman" w:cs="Times New Roman"/>
          <w:sz w:val="24"/>
          <w:szCs w:val="24"/>
        </w:rPr>
        <w:softHyphen/>
        <w:t>га</w:t>
      </w:r>
      <w:r w:rsidRPr="00E2461B">
        <w:rPr>
          <w:rFonts w:ascii="Times New Roman" w:hAnsi="Times New Roman" w:cs="Times New Roman"/>
          <w:sz w:val="24"/>
          <w:szCs w:val="24"/>
        </w:rPr>
        <w:softHyphen/>
        <w:t>е</w:t>
      </w:r>
      <w:r w:rsidRPr="00E2461B">
        <w:rPr>
          <w:rFonts w:ascii="Times New Roman" w:hAnsi="Times New Roman" w:cs="Times New Roman"/>
          <w:sz w:val="24"/>
          <w:szCs w:val="24"/>
        </w:rPr>
        <w:softHyphen/>
        <w:t>мых ва</w:t>
      </w:r>
      <w:r w:rsidRPr="00E2461B">
        <w:rPr>
          <w:rFonts w:ascii="Times New Roman" w:hAnsi="Times New Roman" w:cs="Times New Roman"/>
          <w:sz w:val="24"/>
          <w:szCs w:val="24"/>
        </w:rPr>
        <w:softHyphen/>
        <w:t>ри</w:t>
      </w:r>
      <w:r w:rsidRPr="00E2461B">
        <w:rPr>
          <w:rFonts w:ascii="Times New Roman" w:hAnsi="Times New Roman" w:cs="Times New Roman"/>
          <w:sz w:val="24"/>
          <w:szCs w:val="24"/>
        </w:rPr>
        <w:softHyphen/>
        <w:t>ан</w:t>
      </w:r>
      <w:r w:rsidRPr="00E2461B">
        <w:rPr>
          <w:rFonts w:ascii="Times New Roman" w:hAnsi="Times New Roman" w:cs="Times New Roman"/>
          <w:sz w:val="24"/>
          <w:szCs w:val="24"/>
        </w:rPr>
        <w:softHyphen/>
        <w:t>тов ответа. От</w:t>
      </w:r>
      <w:r w:rsidRPr="00E2461B">
        <w:rPr>
          <w:rFonts w:ascii="Times New Roman" w:hAnsi="Times New Roman" w:cs="Times New Roman"/>
          <w:sz w:val="24"/>
          <w:szCs w:val="24"/>
        </w:rPr>
        <w:softHyphen/>
        <w:t>ве</w:t>
      </w:r>
      <w:r w:rsidRPr="00E2461B">
        <w:rPr>
          <w:rFonts w:ascii="Times New Roman" w:hAnsi="Times New Roman" w:cs="Times New Roman"/>
          <w:sz w:val="24"/>
          <w:szCs w:val="24"/>
        </w:rPr>
        <w:softHyphen/>
        <w:t>том на за</w:t>
      </w:r>
      <w:r w:rsidRPr="00E2461B">
        <w:rPr>
          <w:rFonts w:ascii="Times New Roman" w:hAnsi="Times New Roman" w:cs="Times New Roman"/>
          <w:sz w:val="24"/>
          <w:szCs w:val="24"/>
        </w:rPr>
        <w:softHyphen/>
        <w:t>да</w:t>
      </w:r>
      <w:r w:rsidRPr="00E2461B">
        <w:rPr>
          <w:rFonts w:ascii="Times New Roman" w:hAnsi="Times New Roman" w:cs="Times New Roman"/>
          <w:sz w:val="24"/>
          <w:szCs w:val="24"/>
        </w:rPr>
        <w:softHyphen/>
        <w:t>ния 1, 4—7, 9—13, 15—20 яв</w:t>
      </w:r>
      <w:r w:rsidRPr="00E2461B">
        <w:rPr>
          <w:rFonts w:ascii="Times New Roman" w:hAnsi="Times New Roman" w:cs="Times New Roman"/>
          <w:sz w:val="24"/>
          <w:szCs w:val="24"/>
        </w:rPr>
        <w:softHyphen/>
        <w:t>ля</w:t>
      </w:r>
      <w:r w:rsidRPr="00E2461B">
        <w:rPr>
          <w:rFonts w:ascii="Times New Roman" w:hAnsi="Times New Roman" w:cs="Times New Roman"/>
          <w:sz w:val="24"/>
          <w:szCs w:val="24"/>
        </w:rPr>
        <w:softHyphen/>
        <w:t>ет</w:t>
      </w:r>
      <w:r w:rsidRPr="00E2461B">
        <w:rPr>
          <w:rFonts w:ascii="Times New Roman" w:hAnsi="Times New Roman" w:cs="Times New Roman"/>
          <w:sz w:val="24"/>
          <w:szCs w:val="24"/>
        </w:rPr>
        <w:softHyphen/>
        <w:t>ся целое число или ко</w:t>
      </w:r>
      <w:r w:rsidRPr="00E2461B">
        <w:rPr>
          <w:rFonts w:ascii="Times New Roman" w:hAnsi="Times New Roman" w:cs="Times New Roman"/>
          <w:sz w:val="24"/>
          <w:szCs w:val="24"/>
        </w:rPr>
        <w:softHyphen/>
        <w:t>неч</w:t>
      </w:r>
      <w:r w:rsidRPr="00E2461B">
        <w:rPr>
          <w:rFonts w:ascii="Times New Roman" w:hAnsi="Times New Roman" w:cs="Times New Roman"/>
          <w:sz w:val="24"/>
          <w:szCs w:val="24"/>
        </w:rPr>
        <w:softHyphen/>
        <w:t>ная десятичная дробь. Дроб</w:t>
      </w:r>
      <w:r w:rsidRPr="00E2461B">
        <w:rPr>
          <w:rFonts w:ascii="Times New Roman" w:hAnsi="Times New Roman" w:cs="Times New Roman"/>
          <w:sz w:val="24"/>
          <w:szCs w:val="24"/>
        </w:rPr>
        <w:softHyphen/>
        <w:t>ную часть от целой от</w:t>
      </w:r>
      <w:r w:rsidRPr="00E2461B">
        <w:rPr>
          <w:rFonts w:ascii="Times New Roman" w:hAnsi="Times New Roman" w:cs="Times New Roman"/>
          <w:sz w:val="24"/>
          <w:szCs w:val="24"/>
        </w:rPr>
        <w:softHyphen/>
        <w:t>де</w:t>
      </w:r>
      <w:r w:rsidRPr="00E2461B">
        <w:rPr>
          <w:rFonts w:ascii="Times New Roman" w:hAnsi="Times New Roman" w:cs="Times New Roman"/>
          <w:sz w:val="24"/>
          <w:szCs w:val="24"/>
        </w:rPr>
        <w:softHyphen/>
        <w:t>ляй</w:t>
      </w:r>
      <w:r w:rsidRPr="00E2461B">
        <w:rPr>
          <w:rFonts w:ascii="Times New Roman" w:hAnsi="Times New Roman" w:cs="Times New Roman"/>
          <w:sz w:val="24"/>
          <w:szCs w:val="24"/>
        </w:rPr>
        <w:softHyphen/>
        <w:t>те запятой. Еди</w:t>
      </w:r>
      <w:r w:rsidRPr="00E2461B">
        <w:rPr>
          <w:rFonts w:ascii="Times New Roman" w:hAnsi="Times New Roman" w:cs="Times New Roman"/>
          <w:sz w:val="24"/>
          <w:szCs w:val="24"/>
        </w:rPr>
        <w:softHyphen/>
        <w:t>ни</w:t>
      </w:r>
      <w:r w:rsidRPr="00E2461B">
        <w:rPr>
          <w:rFonts w:ascii="Times New Roman" w:hAnsi="Times New Roman" w:cs="Times New Roman"/>
          <w:sz w:val="24"/>
          <w:szCs w:val="24"/>
        </w:rPr>
        <w:softHyphen/>
        <w:t>цы измерений пи</w:t>
      </w:r>
      <w:r w:rsidRPr="00E2461B">
        <w:rPr>
          <w:rFonts w:ascii="Times New Roman" w:hAnsi="Times New Roman" w:cs="Times New Roman"/>
          <w:sz w:val="24"/>
          <w:szCs w:val="24"/>
        </w:rPr>
        <w:softHyphen/>
        <w:t>сать не нужно. </w:t>
      </w:r>
    </w:p>
    <w:p w:rsidR="00384800" w:rsidRDefault="00384800" w:rsidP="00EA102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выполнении задания 21 (на дополнительную оценку) приведите полное решение в бланке ответов.</w:t>
      </w:r>
    </w:p>
    <w:p w:rsidR="00384800" w:rsidRDefault="00384800" w:rsidP="00EA102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Черновик сдайте вместе с работой.</w:t>
      </w:r>
    </w:p>
    <w:p w:rsidR="00384800" w:rsidRDefault="00384800" w:rsidP="00EA102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384800" w:rsidRPr="002D0089" w:rsidRDefault="00384800" w:rsidP="002D0089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D0089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 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Най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те зна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ние вы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ния </w:t>
      </w:r>
      <w:r w:rsidRPr="00956F1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83E21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5" o:spid="_x0000_i1025" type="#_x0000_t75" alt="http://sdamgia.ru/formula/3e/3e12d31c3ed551c955bf84486c241140p.png" style="width:84.75pt;height:15pt;visibility:visible">
            <v:imagedata r:id="rId4" o:title=""/>
          </v:shape>
        </w:pict>
      </w:r>
    </w:p>
    <w:p w:rsidR="00384800" w:rsidRPr="002D0089" w:rsidRDefault="00384800" w:rsidP="002D0089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D0089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 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 ко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ор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нат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ной пря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мой от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ны числа</w:t>
      </w:r>
      <w:r w:rsidRPr="00956F1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83E21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44" o:spid="_x0000_i1026" type="#_x0000_t75" alt="http://sdamgia.ru/formula/0c/0cc175b9c0f1b6a831c399e269772661p.png" style="width:5.25pt;height:6pt;visibility:visible">
            <v:imagedata r:id="rId5" o:title=""/>
          </v:shape>
        </w:pict>
      </w:r>
      <w:r w:rsidRPr="00956F1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956F1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83E21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43" o:spid="_x0000_i1027" type="#_x0000_t75" alt="http://sdamgia.ru/formula/92/92eb5ffee6ae2fec3ad71c777531578fp.png" style="width:5.25pt;height:10.5pt;visibility:visible">
            <v:imagedata r:id="rId6" o:title=""/>
          </v:shape>
        </w:pic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384800" w:rsidRPr="002D0089" w:rsidRDefault="00384800" w:rsidP="002D008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84800" w:rsidRPr="002D0089" w:rsidRDefault="00384800" w:rsidP="002D0089">
      <w:pPr>
        <w:spacing w:after="0" w:line="240" w:lineRule="auto"/>
        <w:ind w:firstLine="375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83E21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42" o:spid="_x0000_i1028" type="#_x0000_t75" alt="http://sdamgia.ru/get_file?id=5972" style="width:167.25pt;height:31.5pt;visibility:visible">
            <v:imagedata r:id="rId7" o:title=""/>
          </v:shape>
        </w:pict>
      </w:r>
    </w:p>
    <w:p w:rsidR="00384800" w:rsidRPr="002D0089" w:rsidRDefault="00384800" w:rsidP="002D0089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Какое из сле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ду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щих чисел наи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боль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шее?</w:t>
      </w:r>
    </w:p>
    <w:p w:rsidR="00384800" w:rsidRPr="002D0089" w:rsidRDefault="00384800" w:rsidP="002D008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84800" w:rsidRPr="002D0089" w:rsidRDefault="00384800" w:rsidP="00956F17">
      <w:pPr>
        <w:tabs>
          <w:tab w:val="left" w:pos="2475"/>
          <w:tab w:val="left" w:pos="4410"/>
          <w:tab w:val="left" w:pos="6885"/>
        </w:tabs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1)</w:t>
      </w:r>
      <w:r w:rsidRPr="00956F1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83E21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41" o:spid="_x0000_i1029" type="#_x0000_t75" alt="http://sdamgia.ru/formula/65/65c884f742c8591808a121a828bc09f8p.png" style="width:23.25pt;height:9.75pt;visibility:visible">
            <v:imagedata r:id="rId8" o:title=""/>
          </v:shape>
        </w:pic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ab/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2)</w:t>
      </w:r>
      <w:r w:rsidRPr="00956F1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83E21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40" o:spid="_x0000_i1030" type="#_x0000_t75" alt="http://sdamgia.ru/formula/37/37caf0ee262229a9ddc60877eec6883fp.png" style="width:15.75pt;height:6pt;visibility:visible">
            <v:imagedata r:id="rId9" o:title=""/>
          </v:shape>
        </w:pic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ab/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3)</w:t>
      </w:r>
      <w:r w:rsidRPr="00956F1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83E21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39" o:spid="_x0000_i1031" type="#_x0000_t75" alt="http://sdamgia.ru/formula/f8/f8bc2fbe2c937ea5b5e8839cbea69491p.png" style="width:11.25pt;height:9.75pt;visibility:visible">
            <v:imagedata r:id="rId10" o:title=""/>
          </v:shape>
        </w:pic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ab/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4)</w:t>
      </w:r>
      <w:r w:rsidRPr="00956F1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83E21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38" o:spid="_x0000_i1032" type="#_x0000_t75" alt="http://sdamgia.ru/formula/8c/8ca2ed590cf2ea2404f2e67641bcdf50p.png" style="width:23.25pt;height:9.75pt;visibility:visible">
            <v:imagedata r:id="rId11" o:title=""/>
          </v:shape>
        </w:pict>
      </w:r>
    </w:p>
    <w:p w:rsidR="00384800" w:rsidRPr="002D0089" w:rsidRDefault="00384800" w:rsidP="002D0089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D0089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 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какое из сле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ду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щих вы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ний можно пре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об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зо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вать дробь </w:t>
      </w:r>
      <w:r w:rsidRPr="00956F1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83E21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37" o:spid="_x0000_i1033" type="#_x0000_t75" alt="http://sdamgia.ru/formula/5f/5f59de24cabd325591c55c9ad4443043p.png" style="width:42.75pt;height:30.75pt;visibility:visible">
            <v:imagedata r:id="rId12" o:title=""/>
          </v:shape>
        </w:pict>
      </w:r>
    </w:p>
    <w:p w:rsidR="00384800" w:rsidRPr="002D0089" w:rsidRDefault="00384800" w:rsidP="002D008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84800" w:rsidRPr="002D0089" w:rsidRDefault="00384800" w:rsidP="00956F17">
      <w:pPr>
        <w:tabs>
          <w:tab w:val="left" w:pos="2550"/>
          <w:tab w:val="left" w:pos="4485"/>
          <w:tab w:val="left" w:pos="6975"/>
        </w:tabs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1)</w:t>
      </w:r>
      <w:r w:rsidRPr="00956F1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83E21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36" o:spid="_x0000_i1034" type="#_x0000_t75" alt="http://sdamgia.ru/formula/95/950e8409ae660fbad915c80e2d82409cp.png" style="width:14.25pt;height:15pt;visibility:visible">
            <v:imagedata r:id="rId13" o:title=""/>
          </v:shape>
        </w:pic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ab/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2)</w:t>
      </w:r>
      <w:r w:rsidRPr="00956F1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83E21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35" o:spid="_x0000_i1035" type="#_x0000_t75" alt="http://sdamgia.ru/formula/90/9005326d5d4e2a78ec0d3cbb73a218fap.png" style="width:9.75pt;height:15pt;visibility:visible">
            <v:imagedata r:id="rId14" o:title=""/>
          </v:shape>
        </w:pic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ab/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3)</w:t>
      </w:r>
      <w:r w:rsidRPr="00956F1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83E21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34" o:spid="_x0000_i1036" type="#_x0000_t75" alt="http://sdamgia.ru/formula/7e/7e7eaac2ab431f271e7fd47e0bdd8f2bp.png" style="width:16.5pt;height:15.75pt;visibility:visible">
            <v:imagedata r:id="rId15" o:title=""/>
          </v:shape>
        </w:pic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ab/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4)</w:t>
      </w:r>
      <w:r w:rsidRPr="00956F1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83E21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33" o:spid="_x0000_i1037" type="#_x0000_t75" alt="http://sdamgia.ru/formula/3b/3b337a2c86bbc018e9a1090ea01f130cp.png" style="width:15.75pt;height:15pt;visibility:visible">
            <v:imagedata r:id="rId16" o:title=""/>
          </v:shape>
        </w:pict>
      </w:r>
    </w:p>
    <w:p w:rsidR="00384800" w:rsidRDefault="00384800" w:rsidP="002D0089">
      <w:pPr>
        <w:spacing w:after="0" w:line="240" w:lineRule="auto"/>
        <w:ind w:firstLine="37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84800" w:rsidRPr="002D0089" w:rsidRDefault="00384800" w:rsidP="002D0089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D0089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r w:rsidRPr="00956F17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Ре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те урав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ние</w:t>
      </w:r>
      <w:r w:rsidRPr="00956F1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83E21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32" o:spid="_x0000_i1038" type="#_x0000_t75" alt="http://sdamgia.ru/formula/39/39b287b04b84d2305a7a89a133e6fc5cp.png" style="width:168pt;height:12pt;visibility:visible">
            <v:imagedata r:id="rId17" o:title=""/>
          </v:shape>
        </w:pict>
      </w:r>
    </w:p>
    <w:p w:rsidR="00384800" w:rsidRPr="002D0089" w:rsidRDefault="00384800" w:rsidP="002D0089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D0089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5. 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 одном из ри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сун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ков изоб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жен гра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фик функ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ции</w:t>
      </w:r>
      <w:r w:rsidRPr="00956F1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83E21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31" o:spid="_x0000_i1039" type="#_x0000_t75" alt="http://sdamgia.ru/formula/10/1006e793a68669dcd0c31de69176ac6bp.png" style="width:33.75pt;height:27pt;visibility:visible">
            <v:imagedata r:id="rId18" o:title=""/>
          </v:shape>
        </w:pic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Ука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жи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те номер этого ри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сун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ка.</w:t>
      </w:r>
    </w:p>
    <w:p w:rsidR="00384800" w:rsidRPr="002D0089" w:rsidRDefault="00384800" w:rsidP="002D008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6060" w:type="dxa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320"/>
        <w:gridCol w:w="2730"/>
        <w:gridCol w:w="320"/>
        <w:gridCol w:w="2730"/>
      </w:tblGrid>
      <w:tr w:rsidR="00384800" w:rsidRPr="00383E21"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84800" w:rsidRPr="002D0089" w:rsidRDefault="00384800" w:rsidP="002D0089">
            <w:pPr>
              <w:spacing w:before="75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0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84800" w:rsidRPr="002D0089" w:rsidRDefault="00384800" w:rsidP="002D0089">
            <w:pPr>
              <w:spacing w:before="75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3E2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pict>
                <v:shape id="Рисунок 30" o:spid="_x0000_i1040" type="#_x0000_t75" alt="m2d3x.eps" style="width:130.5pt;height:130.5pt;visibility:visible">
                  <v:imagedata r:id="rId19" o:title=""/>
                </v:shape>
              </w:pic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84800" w:rsidRPr="002D0089" w:rsidRDefault="00384800" w:rsidP="002D0089">
            <w:pPr>
              <w:spacing w:before="75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0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84800" w:rsidRPr="002D0089" w:rsidRDefault="00384800" w:rsidP="002D0089">
            <w:pPr>
              <w:spacing w:before="75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3E2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pict>
                <v:shape id="Рисунок 29" o:spid="_x0000_i1041" type="#_x0000_t75" alt="p4x2m20xp22.eps" style="width:130.5pt;height:130.5pt;visibility:visible">
                  <v:imagedata r:id="rId20" o:title=""/>
                </v:shape>
              </w:pict>
            </w:r>
          </w:p>
        </w:tc>
      </w:tr>
      <w:tr w:rsidR="00384800" w:rsidRPr="00383E21"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84800" w:rsidRPr="002D0089" w:rsidRDefault="00384800" w:rsidP="002D0089">
            <w:pPr>
              <w:spacing w:before="75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0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84800" w:rsidRPr="002D0089" w:rsidRDefault="00384800" w:rsidP="002D0089">
            <w:pPr>
              <w:spacing w:before="75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3E2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pict>
                <v:shape id="Рисунок 28" o:spid="_x0000_i1042" type="#_x0000_t75" alt="exp.eps" style="width:130.5pt;height:130.5pt;visibility:visible">
                  <v:imagedata r:id="rId21" o:title=""/>
                </v:shape>
              </w:pic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84800" w:rsidRPr="002D0089" w:rsidRDefault="00384800" w:rsidP="002D0089">
            <w:pPr>
              <w:spacing w:before="75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00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4)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84800" w:rsidRPr="002D0089" w:rsidRDefault="00384800" w:rsidP="002D0089">
            <w:pPr>
              <w:spacing w:before="75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3E2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pict>
                <v:shape id="Рисунок 27" o:spid="_x0000_i1043" type="#_x0000_t75" alt="p12d1dx.eps" style="width:130.5pt;height:130.5pt;visibility:visible">
                  <v:imagedata r:id="rId22" o:title=""/>
                </v:shape>
              </w:pict>
            </w:r>
          </w:p>
        </w:tc>
      </w:tr>
    </w:tbl>
    <w:p w:rsidR="00384800" w:rsidRDefault="00384800" w:rsidP="002D0089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0089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6. </w:t>
      </w:r>
      <w:r w:rsidRPr="00233D8A">
        <w:rPr>
          <w:rFonts w:ascii="Times New Roman" w:hAnsi="Times New Roman" w:cs="Times New Roman"/>
          <w:color w:val="000000"/>
          <w:sz w:val="24"/>
          <w:szCs w:val="24"/>
        </w:rPr>
        <w:t>Упро</w:t>
      </w:r>
      <w:r w:rsidRPr="00233D8A">
        <w:rPr>
          <w:rFonts w:ascii="Times New Roman" w:hAnsi="Times New Roman" w:cs="Times New Roman"/>
          <w:color w:val="000000"/>
          <w:sz w:val="24"/>
          <w:szCs w:val="24"/>
        </w:rPr>
        <w:softHyphen/>
        <w:t>сти</w:t>
      </w:r>
      <w:r w:rsidRPr="00233D8A">
        <w:rPr>
          <w:rFonts w:ascii="Times New Roman" w:hAnsi="Times New Roman" w:cs="Times New Roman"/>
          <w:color w:val="000000"/>
          <w:sz w:val="24"/>
          <w:szCs w:val="24"/>
        </w:rPr>
        <w:softHyphen/>
        <w:t>те вы</w:t>
      </w:r>
      <w:r w:rsidRPr="00233D8A">
        <w:rPr>
          <w:rFonts w:ascii="Times New Roman" w:hAnsi="Times New Roman" w:cs="Times New Roman"/>
          <w:color w:val="000000"/>
          <w:sz w:val="24"/>
          <w:szCs w:val="24"/>
        </w:rPr>
        <w:softHyphen/>
        <w:t>ра</w:t>
      </w:r>
      <w:r w:rsidRPr="00233D8A">
        <w:rPr>
          <w:rFonts w:ascii="Times New Roman" w:hAnsi="Times New Roman" w:cs="Times New Roman"/>
          <w:color w:val="000000"/>
          <w:sz w:val="24"/>
          <w:szCs w:val="24"/>
        </w:rPr>
        <w:softHyphen/>
        <w:t>же</w:t>
      </w:r>
      <w:r w:rsidRPr="00233D8A">
        <w:rPr>
          <w:rFonts w:ascii="Times New Roman" w:hAnsi="Times New Roman" w:cs="Times New Roman"/>
          <w:color w:val="000000"/>
          <w:sz w:val="24"/>
          <w:szCs w:val="24"/>
        </w:rPr>
        <w:softHyphen/>
        <w:t>ние </w:t>
      </w:r>
      <w:r w:rsidRPr="00233D8A">
        <w:rPr>
          <w:rFonts w:ascii="Times New Roman" w:hAnsi="Times New Roman" w:cs="Times New Roman"/>
          <w:sz w:val="24"/>
          <w:szCs w:val="24"/>
        </w:rPr>
        <w:pict>
          <v:shape id="_x0000_i1044" type="#_x0000_t75" alt="" style="width:93pt;height:15pt">
            <v:imagedata r:id="rId23" r:href="rId24"/>
          </v:shape>
        </w:pict>
      </w:r>
      <w:r w:rsidRPr="00233D8A">
        <w:rPr>
          <w:rFonts w:ascii="Times New Roman" w:hAnsi="Times New Roman" w:cs="Times New Roman"/>
          <w:color w:val="000000"/>
          <w:sz w:val="24"/>
          <w:szCs w:val="24"/>
        </w:rPr>
        <w:t> и най</w:t>
      </w:r>
      <w:r w:rsidRPr="00233D8A">
        <w:rPr>
          <w:rFonts w:ascii="Times New Roman" w:hAnsi="Times New Roman" w:cs="Times New Roman"/>
          <w:color w:val="000000"/>
          <w:sz w:val="24"/>
          <w:szCs w:val="24"/>
        </w:rPr>
        <w:softHyphen/>
        <w:t>ди</w:t>
      </w:r>
      <w:r w:rsidRPr="00233D8A">
        <w:rPr>
          <w:rFonts w:ascii="Times New Roman" w:hAnsi="Times New Roman" w:cs="Times New Roman"/>
          <w:color w:val="000000"/>
          <w:sz w:val="24"/>
          <w:szCs w:val="24"/>
        </w:rPr>
        <w:softHyphen/>
        <w:t>те его зна</w:t>
      </w:r>
      <w:r w:rsidRPr="00233D8A">
        <w:rPr>
          <w:rFonts w:ascii="Times New Roman" w:hAnsi="Times New Roman" w:cs="Times New Roman"/>
          <w:color w:val="000000"/>
          <w:sz w:val="24"/>
          <w:szCs w:val="24"/>
        </w:rPr>
        <w:softHyphen/>
        <w:t>че</w:t>
      </w:r>
      <w:r w:rsidRPr="00233D8A">
        <w:rPr>
          <w:rFonts w:ascii="Times New Roman" w:hAnsi="Times New Roman" w:cs="Times New Roman"/>
          <w:color w:val="000000"/>
          <w:sz w:val="24"/>
          <w:szCs w:val="24"/>
        </w:rPr>
        <w:softHyphen/>
        <w:t>ние при </w:t>
      </w:r>
      <w:r w:rsidRPr="00233D8A">
        <w:rPr>
          <w:rFonts w:ascii="Times New Roman" w:hAnsi="Times New Roman" w:cs="Times New Roman"/>
          <w:sz w:val="24"/>
          <w:szCs w:val="24"/>
        </w:rPr>
        <w:pict>
          <v:shape id="_x0000_i1045" type="#_x0000_t75" alt="" style="width:45pt;height:26.25pt">
            <v:imagedata r:id="rId25" r:href="rId26"/>
          </v:shape>
        </w:pict>
      </w:r>
      <w:r w:rsidRPr="00233D8A">
        <w:rPr>
          <w:rFonts w:ascii="Times New Roman" w:hAnsi="Times New Roman" w:cs="Times New Roman"/>
          <w:color w:val="000000"/>
          <w:sz w:val="24"/>
          <w:szCs w:val="24"/>
        </w:rPr>
        <w:t> В ответ за</w:t>
      </w:r>
      <w:r w:rsidRPr="00233D8A">
        <w:rPr>
          <w:rFonts w:ascii="Times New Roman" w:hAnsi="Times New Roman" w:cs="Times New Roman"/>
          <w:color w:val="000000"/>
          <w:sz w:val="24"/>
          <w:szCs w:val="24"/>
        </w:rPr>
        <w:softHyphen/>
        <w:t>пи</w:t>
      </w:r>
      <w:r w:rsidRPr="00233D8A">
        <w:rPr>
          <w:rFonts w:ascii="Times New Roman" w:hAnsi="Times New Roman" w:cs="Times New Roman"/>
          <w:color w:val="000000"/>
          <w:sz w:val="24"/>
          <w:szCs w:val="24"/>
        </w:rPr>
        <w:softHyphen/>
        <w:t>ши</w:t>
      </w:r>
      <w:r w:rsidRPr="00233D8A">
        <w:rPr>
          <w:rFonts w:ascii="Times New Roman" w:hAnsi="Times New Roman" w:cs="Times New Roman"/>
          <w:color w:val="000000"/>
          <w:sz w:val="24"/>
          <w:szCs w:val="24"/>
        </w:rPr>
        <w:softHyphen/>
        <w:t>те по</w:t>
      </w:r>
      <w:r w:rsidRPr="00233D8A">
        <w:rPr>
          <w:rFonts w:ascii="Times New Roman" w:hAnsi="Times New Roman" w:cs="Times New Roman"/>
          <w:color w:val="000000"/>
          <w:sz w:val="24"/>
          <w:szCs w:val="24"/>
        </w:rPr>
        <w:softHyphen/>
        <w:t>лу</w:t>
      </w:r>
      <w:r w:rsidRPr="00233D8A">
        <w:rPr>
          <w:rFonts w:ascii="Times New Roman" w:hAnsi="Times New Roman" w:cs="Times New Roman"/>
          <w:color w:val="000000"/>
          <w:sz w:val="24"/>
          <w:szCs w:val="24"/>
        </w:rPr>
        <w:softHyphen/>
        <w:t>чен</w:t>
      </w:r>
      <w:r w:rsidRPr="00233D8A">
        <w:rPr>
          <w:rFonts w:ascii="Times New Roman" w:hAnsi="Times New Roman" w:cs="Times New Roman"/>
          <w:color w:val="000000"/>
          <w:sz w:val="24"/>
          <w:szCs w:val="24"/>
        </w:rPr>
        <w:softHyphen/>
        <w:t>ное число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384800" w:rsidRDefault="00384800" w:rsidP="002D0089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D0089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7. 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Най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те зна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ние вы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ния</w:t>
      </w:r>
      <w:r w:rsidRPr="00956F1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83E21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25" o:spid="_x0000_i1046" type="#_x0000_t75" alt="http://sdamgia.ru/formula/b5/b5ed99633fbc03daea4db1f13e57409ap.png" style="width:96pt;height:30.75pt;visibility:visible">
            <v:imagedata r:id="rId27" o:title=""/>
          </v:shape>
        </w:pict>
      </w:r>
      <w:r w:rsidRPr="00956F1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</w:t>
      </w:r>
      <w:r w:rsidRPr="00956F1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83E21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24" o:spid="_x0000_i1047" type="#_x0000_t75" alt="http://sdamgia.ru/formula/47/4718dc75bc7a0c302e89b9b05cd6ccb4p.png" style="width:125.25pt;height:15pt;visibility:visible">
            <v:imagedata r:id="rId28" o:title=""/>
          </v:shape>
        </w:pict>
      </w:r>
    </w:p>
    <w:p w:rsidR="00384800" w:rsidRPr="002D0089" w:rsidRDefault="00384800" w:rsidP="002D0089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384800" w:rsidRPr="002D0089" w:rsidRDefault="00384800" w:rsidP="002D0089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D0089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8. 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Ре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те не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вен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ство</w:t>
      </w:r>
      <w:r w:rsidRPr="00956F1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83E21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23" o:spid="_x0000_i1048" type="#_x0000_t75" alt="http://sdamgia.ru/formula/3f/3f868711f3dad08dc81db63934069e29p.png" style="width:106.5pt;height:12pt;visibility:visible">
            <v:imagedata r:id="rId29" o:title=""/>
          </v:shape>
        </w:pict>
      </w:r>
      <w:r w:rsidRPr="00956F1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 опре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те, на каком ри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сун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ке изоб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 мно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ство его ре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ше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ний.</w:t>
      </w:r>
    </w:p>
    <w:p w:rsidR="00384800" w:rsidRPr="002D0089" w:rsidRDefault="00384800" w:rsidP="002D008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D0089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В от</w:t>
      </w:r>
      <w:r w:rsidRPr="002D0089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ве</w:t>
      </w:r>
      <w:r w:rsidRPr="002D0089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те ука</w:t>
      </w:r>
      <w:r w:rsidRPr="002D0089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жи</w:t>
      </w:r>
      <w:r w:rsidRPr="002D0089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те номер пра</w:t>
      </w:r>
      <w:r w:rsidRPr="002D0089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виль</w:t>
      </w:r>
      <w:r w:rsidRPr="002D0089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но</w:t>
      </w:r>
      <w:r w:rsidRPr="002D0089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го ва</w:t>
      </w:r>
      <w:r w:rsidRPr="002D0089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ри</w:t>
      </w:r>
      <w:r w:rsidRPr="002D0089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ан</w:t>
      </w:r>
      <w:r w:rsidRPr="002D0089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та.</w:t>
      </w:r>
    </w:p>
    <w:p w:rsidR="00384800" w:rsidRPr="002D0089" w:rsidRDefault="00384800" w:rsidP="002D008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84800" w:rsidRPr="002D0089" w:rsidRDefault="00384800" w:rsidP="002D0089">
      <w:pPr>
        <w:spacing w:after="0" w:line="240" w:lineRule="auto"/>
        <w:ind w:firstLine="375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noProof/>
          <w:lang w:eastAsia="ru-RU"/>
        </w:rPr>
        <w:pict>
          <v:shape id="Рисунок 21" o:spid="_x0000_s1026" type="#_x0000_t75" alt="http://sdamgia.ru/get_file?id=6268" style="position:absolute;left:0;text-align:left;margin-left:405pt;margin-top:82pt;width:116.25pt;height:102.75pt;z-index:-251658240;visibility:visible" wrapcoords="-139 0 -139 21442 21600 21442 21600 0 -139 0">
            <v:imagedata r:id="rId30" o:title=""/>
            <w10:wrap type="tight"/>
          </v:shape>
        </w:pict>
      </w:r>
      <w:r w:rsidRPr="00383E21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22" o:spid="_x0000_i1049" type="#_x0000_t75" alt="http://sdamgia.ru/get_file?id=5952" style="width:438pt;height:91.5pt;visibility:visible">
            <v:imagedata r:id="rId31" o:title=""/>
          </v:shape>
        </w:pict>
      </w:r>
    </w:p>
    <w:p w:rsidR="00384800" w:rsidRDefault="00384800" w:rsidP="002D0089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D0089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9. 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тре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уголь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ке</w:t>
      </w:r>
      <w:r w:rsidRPr="00956F1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83E21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20" o:spid="_x0000_i1050" type="#_x0000_t75" alt="http://sdamgia.ru/formula/90/902fbdd2b1df0c4f70b4a5d23525e932p.png" style="width:21.75pt;height:9.75pt;visibility:visible">
            <v:imagedata r:id="rId32" o:title=""/>
          </v:shape>
        </w:pict>
      </w:r>
      <w:r w:rsidRPr="00956F1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угол</w:t>
      </w:r>
      <w:r w:rsidRPr="00956F1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83E21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19" o:spid="_x0000_i1051" type="#_x0000_t75" alt="http://sdamgia.ru/formula/0d/0d61f8370cad1d412f80b84d143e1257p.png" style="width:7.5pt;height:10.5pt;visibility:visible">
            <v:imagedata r:id="rId33" o:title=""/>
          </v:shape>
        </w:pict>
      </w:r>
      <w:r w:rsidRPr="00956F1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равен 90°,</w:t>
      </w:r>
      <w:r w:rsidRPr="00956F1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83E21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18" o:spid="_x0000_i1052" type="#_x0000_t75" alt="http://sdamgia.ru/formula/97/976f16ce6e016c579633be0b26687b11p.png" style="width:47.25pt;height:27pt;visibility:visible">
            <v:imagedata r:id="rId34" o:title=""/>
          </v:shape>
        </w:pict>
      </w:r>
      <w:r w:rsidRPr="00956F1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83E21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17" o:spid="_x0000_i1053" type="#_x0000_t75" alt="http://sdamgia.ru/formula/d0/d030172717ede6b4e3621faeb7ec931ap.png" style="width:38.25pt;height:9.75pt;visibility:visible">
            <v:imagedata r:id="rId35" o:title=""/>
          </v:shape>
        </w:pict>
      </w:r>
      <w:r w:rsidRPr="00956F1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Най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956F1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83E21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16" o:spid="_x0000_i1054" type="#_x0000_t75" alt="http://sdamgia.ru/formula/0c/0c6ed112a9eb109891082295b6e83622p.png" style="width:17.25pt;height:9pt;visibility:visible">
            <v:imagedata r:id="rId36" o:title=""/>
          </v:shape>
        </w:pict>
      </w:r>
    </w:p>
    <w:p w:rsidR="00384800" w:rsidRPr="002D0089" w:rsidRDefault="00384800" w:rsidP="002D0089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384800" w:rsidRPr="002D0089" w:rsidRDefault="00384800" w:rsidP="002D0089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noProof/>
          <w:lang w:eastAsia="ru-RU"/>
        </w:rPr>
        <w:pict>
          <v:shape id="Рисунок 15" o:spid="_x0000_s1027" type="#_x0000_t75" alt="http://sdamgia.ru/get_file?id=6369" style="position:absolute;left:0;text-align:left;margin-left:9.75pt;margin-top:2.15pt;width:111pt;height:96pt;z-index:-251657216;visibility:visible" wrapcoords="-146 0 -146 21431 21600 21431 21600 0 -146 0">
            <v:imagedata r:id="rId37" o:title=""/>
            <w10:wrap type="tight"/>
          </v:shape>
        </w:pict>
      </w:r>
      <w:r w:rsidRPr="002D0089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10. 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угол</w:t>
      </w:r>
      <w:r w:rsidRPr="00956F1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D0089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C</w:t>
      </w:r>
      <w:r w:rsidRPr="00956F1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ве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чи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ной 83° впи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са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на окруж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ность, ко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рая ка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са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ся сто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рон угла в точ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ках</w:t>
      </w:r>
      <w:r w:rsidRPr="00956F1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D0089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A</w:t>
      </w:r>
      <w:r w:rsidRPr="00956F1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956F1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D0089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B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Най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те угол</w:t>
      </w:r>
      <w:r w:rsidRPr="00956F1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D0089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AOB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Ответ дайте в гра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ду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сах.</w:t>
      </w:r>
    </w:p>
    <w:p w:rsidR="00384800" w:rsidRDefault="00384800" w:rsidP="002D0089">
      <w:pPr>
        <w:spacing w:after="0" w:line="240" w:lineRule="auto"/>
        <w:ind w:firstLine="37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84800" w:rsidRDefault="00384800" w:rsidP="002D0089">
      <w:pPr>
        <w:spacing w:after="0" w:line="240" w:lineRule="auto"/>
        <w:ind w:firstLine="37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84800" w:rsidRDefault="00384800" w:rsidP="002D0089">
      <w:pPr>
        <w:spacing w:after="0" w:line="240" w:lineRule="auto"/>
        <w:ind w:firstLine="37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noProof/>
          <w:lang w:eastAsia="ru-RU"/>
        </w:rPr>
        <w:pict>
          <v:shape id="Рисунок 14" o:spid="_x0000_s1028" type="#_x0000_t75" alt="http://sdamgia.ru/get_file?id=8308" style="position:absolute;left:0;text-align:left;margin-left:291.85pt;margin-top:6.35pt;width:101.25pt;height:105pt;z-index:-251656192;visibility:visible" wrapcoords="-160 0 -160 21446 21600 21446 21600 0 -160 0">
            <v:imagedata r:id="rId38" o:title=""/>
            <w10:wrap type="tight"/>
          </v:shape>
        </w:pict>
      </w:r>
    </w:p>
    <w:p w:rsidR="00384800" w:rsidRDefault="00384800" w:rsidP="002D0089">
      <w:pPr>
        <w:spacing w:after="0" w:line="240" w:lineRule="auto"/>
        <w:ind w:firstLine="37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84800" w:rsidRDefault="00384800" w:rsidP="002D0089">
      <w:pPr>
        <w:spacing w:after="0" w:line="240" w:lineRule="auto"/>
        <w:ind w:firstLine="37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84800" w:rsidRPr="002D0089" w:rsidRDefault="00384800" w:rsidP="002D0089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D0089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11. 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тре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уголь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ке</w:t>
      </w:r>
      <w:r w:rsidRPr="00956F1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D0089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ABC</w:t>
      </w:r>
      <w:r w:rsidRPr="00956F1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от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ны се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ны</w:t>
      </w:r>
      <w:r w:rsidRPr="00956F1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D0089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M</w:t>
      </w:r>
      <w:r w:rsidRPr="00956F1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956F1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D0089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N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сто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рон</w:t>
      </w:r>
      <w:r w:rsidRPr="00956F1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D0089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BC</w:t>
      </w:r>
      <w:r w:rsidRPr="00956F1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956F1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D0089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AC</w:t>
      </w:r>
      <w:r w:rsidRPr="00956F1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но. Пло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щадь тре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уголь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956F1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D0089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CNM</w:t>
      </w:r>
      <w:r w:rsidRPr="00956F1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равна 76. Най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те пло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щадь четырёхуголь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956F1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D0089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ABMN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84800" w:rsidRDefault="00384800" w:rsidP="002D0089">
      <w:pPr>
        <w:spacing w:after="0" w:line="240" w:lineRule="auto"/>
        <w:ind w:firstLine="37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noProof/>
          <w:lang w:eastAsia="ru-RU"/>
        </w:rPr>
        <w:pict>
          <v:shape id="Рисунок 13" o:spid="_x0000_s1029" type="#_x0000_t75" alt="http://sdamgia.ru/get_file?id=2256" style="position:absolute;left:0;text-align:left;margin-left:1.5pt;margin-top:5.65pt;width:112.5pt;height:91.5pt;z-index:-251655168;visibility:visible" wrapcoords="-144 0 -144 21423 21600 21423 21600 0 -144 0">
            <v:imagedata r:id="rId39" o:title=""/>
            <w10:wrap type="tight"/>
          </v:shape>
        </w:pict>
      </w:r>
    </w:p>
    <w:p w:rsidR="00384800" w:rsidRPr="002D0089" w:rsidRDefault="00384800" w:rsidP="002D0089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D0089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12. 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 ри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сун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ке изоб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на тра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пе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ция  </w:t>
      </w:r>
      <w:r w:rsidRPr="00383E21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12" o:spid="_x0000_i1055" type="#_x0000_t75" alt="http://sdamgia.ru/formula/cb/cb08ca4a7bb5f9683c19133a84872ca7p.png" style="width:31.5pt;height:10.5pt;visibility:visible">
            <v:imagedata r:id="rId40" o:title=""/>
          </v:shape>
        </w:pic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Ис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поль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зуя ри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су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нок, най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те  </w:t>
      </w:r>
      <w:r w:rsidRPr="00383E21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11" o:spid="_x0000_i1056" type="#_x0000_t75" alt="http://sdamgia.ru/formula/e9/e978e1e2916e2aeca809142d9e7e6526p.png" style="width:48pt;height:10.5pt;visibility:visible">
            <v:imagedata r:id="rId41" o:title=""/>
          </v:shape>
        </w:pic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84800" w:rsidRDefault="00384800" w:rsidP="002D0089">
      <w:pPr>
        <w:spacing w:after="0" w:line="240" w:lineRule="auto"/>
        <w:ind w:firstLine="37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84800" w:rsidRDefault="00384800" w:rsidP="002D0089">
      <w:pPr>
        <w:spacing w:after="0" w:line="240" w:lineRule="auto"/>
        <w:ind w:firstLine="37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84800" w:rsidRDefault="00384800" w:rsidP="002D0089">
      <w:pPr>
        <w:spacing w:after="0" w:line="240" w:lineRule="auto"/>
        <w:ind w:firstLine="37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84800" w:rsidRDefault="00384800" w:rsidP="002D0089">
      <w:pPr>
        <w:spacing w:after="0" w:line="240" w:lineRule="auto"/>
        <w:ind w:firstLine="37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84800" w:rsidRPr="002D0089" w:rsidRDefault="00384800" w:rsidP="00956F17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D0089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13. 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Какие из дан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ных утвер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жде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ний верны? За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те их но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ра. </w:t>
      </w:r>
    </w:p>
    <w:p w:rsidR="00384800" w:rsidRPr="002D0089" w:rsidRDefault="00384800" w:rsidP="002D0089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1) Если при пе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се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нии двух пря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мых тре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тьей пря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мой на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крест ле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жа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щие углы равны, то пря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мые па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рал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лель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ны.</w:t>
      </w:r>
    </w:p>
    <w:p w:rsidR="00384800" w:rsidRPr="002D0089" w:rsidRDefault="00384800" w:rsidP="002D0089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2) Диа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го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наль тра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пе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ции делит её на два рав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ных тре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уголь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ка.</w:t>
      </w:r>
    </w:p>
    <w:p w:rsidR="00384800" w:rsidRPr="002D0089" w:rsidRDefault="00384800" w:rsidP="00956F17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3) Если в ромбе один из углов равен 90° , то такой ромб — квад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рат. </w:t>
      </w:r>
    </w:p>
    <w:p w:rsidR="00384800" w:rsidRDefault="00384800" w:rsidP="002D0089">
      <w:pPr>
        <w:spacing w:after="0" w:line="240" w:lineRule="auto"/>
        <w:ind w:firstLine="375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384800" w:rsidRPr="002D0089" w:rsidRDefault="00384800" w:rsidP="002D0089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D0089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14.</w:t>
      </w:r>
      <w:r w:rsidRPr="00956F1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таб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це пред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став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ны цены (в руб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лях) на не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рые то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ры в трёх ма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зи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нах:</w:t>
      </w:r>
    </w:p>
    <w:p w:rsidR="00384800" w:rsidRPr="002D0089" w:rsidRDefault="00384800" w:rsidP="002D008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29"/>
        <w:gridCol w:w="1621"/>
        <w:gridCol w:w="2363"/>
        <w:gridCol w:w="1603"/>
      </w:tblGrid>
      <w:tr w:rsidR="00384800" w:rsidRPr="00383E21">
        <w:trPr>
          <w:trHeight w:val="75"/>
        </w:trPr>
        <w:tc>
          <w:tcPr>
            <w:tcW w:w="0" w:type="auto"/>
          </w:tcPr>
          <w:p w:rsidR="00384800" w:rsidRPr="00383E21" w:rsidRDefault="00384800" w:rsidP="00383E21">
            <w:pPr>
              <w:spacing w:before="75" w:after="0" w:line="7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3E2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Ма</w:t>
            </w:r>
            <w:r w:rsidRPr="00383E2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га</w:t>
            </w:r>
            <w:r w:rsidRPr="00383E2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зин</w:t>
            </w:r>
          </w:p>
        </w:tc>
        <w:tc>
          <w:tcPr>
            <w:tcW w:w="0" w:type="auto"/>
          </w:tcPr>
          <w:p w:rsidR="00384800" w:rsidRPr="00383E21" w:rsidRDefault="00384800" w:rsidP="00383E21">
            <w:pPr>
              <w:spacing w:before="75" w:after="0" w:line="7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3E2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Орехи (за кг.)</w:t>
            </w:r>
          </w:p>
        </w:tc>
        <w:tc>
          <w:tcPr>
            <w:tcW w:w="0" w:type="auto"/>
          </w:tcPr>
          <w:p w:rsidR="00384800" w:rsidRPr="00383E21" w:rsidRDefault="00384800" w:rsidP="00383E21">
            <w:pPr>
              <w:spacing w:before="75" w:after="0" w:line="7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3E2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Шо</w:t>
            </w:r>
            <w:r w:rsidRPr="00383E2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ко</w:t>
            </w:r>
            <w:r w:rsidRPr="00383E2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лад (за плит</w:t>
            </w:r>
            <w:r w:rsidRPr="00383E2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ку)</w:t>
            </w:r>
          </w:p>
        </w:tc>
        <w:tc>
          <w:tcPr>
            <w:tcW w:w="0" w:type="auto"/>
          </w:tcPr>
          <w:p w:rsidR="00384800" w:rsidRPr="00383E21" w:rsidRDefault="00384800" w:rsidP="00383E21">
            <w:pPr>
              <w:spacing w:before="75" w:after="0" w:line="75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3E2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Зефир (за кг.)</w:t>
            </w:r>
          </w:p>
        </w:tc>
      </w:tr>
      <w:tr w:rsidR="00384800" w:rsidRPr="00383E21">
        <w:tc>
          <w:tcPr>
            <w:tcW w:w="0" w:type="auto"/>
          </w:tcPr>
          <w:p w:rsidR="00384800" w:rsidRPr="00383E21" w:rsidRDefault="00384800" w:rsidP="00383E21">
            <w:pPr>
              <w:spacing w:before="75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3E2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«Ма</w:t>
            </w:r>
            <w:r w:rsidRPr="00383E2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шень</w:t>
            </w:r>
            <w:r w:rsidRPr="00383E2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ка»</w:t>
            </w:r>
          </w:p>
        </w:tc>
        <w:tc>
          <w:tcPr>
            <w:tcW w:w="0" w:type="auto"/>
          </w:tcPr>
          <w:p w:rsidR="00384800" w:rsidRPr="00383E21" w:rsidRDefault="00384800" w:rsidP="00383E21">
            <w:pPr>
              <w:spacing w:before="75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3E2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</w:tcPr>
          <w:p w:rsidR="00384800" w:rsidRPr="00383E21" w:rsidRDefault="00384800" w:rsidP="00383E21">
            <w:pPr>
              <w:spacing w:before="75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3E2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</w:tcPr>
          <w:p w:rsidR="00384800" w:rsidRPr="00383E21" w:rsidRDefault="00384800" w:rsidP="00383E21">
            <w:pPr>
              <w:spacing w:before="75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3E2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  <w:tr w:rsidR="00384800" w:rsidRPr="00383E21">
        <w:trPr>
          <w:trHeight w:val="210"/>
        </w:trPr>
        <w:tc>
          <w:tcPr>
            <w:tcW w:w="0" w:type="auto"/>
          </w:tcPr>
          <w:p w:rsidR="00384800" w:rsidRPr="00383E21" w:rsidRDefault="00384800" w:rsidP="00383E21">
            <w:pPr>
              <w:spacing w:before="75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3E2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«Лидия»</w:t>
            </w:r>
          </w:p>
        </w:tc>
        <w:tc>
          <w:tcPr>
            <w:tcW w:w="0" w:type="auto"/>
          </w:tcPr>
          <w:p w:rsidR="00384800" w:rsidRPr="00383E21" w:rsidRDefault="00384800" w:rsidP="00383E21">
            <w:pPr>
              <w:spacing w:before="75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3E2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585</w:t>
            </w:r>
          </w:p>
        </w:tc>
        <w:tc>
          <w:tcPr>
            <w:tcW w:w="0" w:type="auto"/>
          </w:tcPr>
          <w:p w:rsidR="00384800" w:rsidRPr="00383E21" w:rsidRDefault="00384800" w:rsidP="00383E21">
            <w:pPr>
              <w:spacing w:before="75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3E2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0" w:type="auto"/>
          </w:tcPr>
          <w:p w:rsidR="00384800" w:rsidRPr="00383E21" w:rsidRDefault="00384800" w:rsidP="00383E21">
            <w:pPr>
              <w:spacing w:before="75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3E2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</w:tr>
      <w:tr w:rsidR="00384800" w:rsidRPr="00383E21">
        <w:tc>
          <w:tcPr>
            <w:tcW w:w="0" w:type="auto"/>
          </w:tcPr>
          <w:p w:rsidR="00384800" w:rsidRPr="00383E21" w:rsidRDefault="00384800" w:rsidP="00383E21">
            <w:pPr>
              <w:spacing w:before="75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3E2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«Камея»</w:t>
            </w:r>
          </w:p>
        </w:tc>
        <w:tc>
          <w:tcPr>
            <w:tcW w:w="0" w:type="auto"/>
          </w:tcPr>
          <w:p w:rsidR="00384800" w:rsidRPr="00383E21" w:rsidRDefault="00384800" w:rsidP="00383E21">
            <w:pPr>
              <w:spacing w:before="75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3E2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0" w:type="auto"/>
          </w:tcPr>
          <w:p w:rsidR="00384800" w:rsidRPr="00383E21" w:rsidRDefault="00384800" w:rsidP="00383E21">
            <w:pPr>
              <w:spacing w:before="75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3E2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</w:tcPr>
          <w:p w:rsidR="00384800" w:rsidRPr="00383E21" w:rsidRDefault="00384800" w:rsidP="00383E21">
            <w:pPr>
              <w:spacing w:before="75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3E2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</w:tr>
    </w:tbl>
    <w:p w:rsidR="00384800" w:rsidRPr="002D0089" w:rsidRDefault="00384800" w:rsidP="002D008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84800" w:rsidRPr="002D0089" w:rsidRDefault="00384800" w:rsidP="002D0089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Ла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са Кузь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нич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на хочет ку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пить 0,4 кг оре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хов, 5 пли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ток шо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ла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да и 1,5 кг зе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фи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ра. В каком ма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зи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не сто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и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мость такой по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куп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ки будет наи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мень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шей, если в «Камее» про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хо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дит акция: скид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ка 20% на орехи и зефир, а в «Ма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шень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ке» скид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ка 10% на все про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дук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ты?</w:t>
      </w:r>
    </w:p>
    <w:p w:rsidR="00384800" w:rsidRPr="002D0089" w:rsidRDefault="00384800" w:rsidP="002D008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D0089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В от</w:t>
      </w:r>
      <w:r w:rsidRPr="002D0089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ве</w:t>
      </w:r>
      <w:r w:rsidRPr="002D0089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те ука</w:t>
      </w:r>
      <w:r w:rsidRPr="002D0089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жи</w:t>
      </w:r>
      <w:r w:rsidRPr="002D0089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те номер пра</w:t>
      </w:r>
      <w:r w:rsidRPr="002D0089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виль</w:t>
      </w:r>
      <w:r w:rsidRPr="002D0089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но</w:t>
      </w:r>
      <w:r w:rsidRPr="002D0089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го ва</w:t>
      </w:r>
      <w:r w:rsidRPr="002D0089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ри</w:t>
      </w:r>
      <w:r w:rsidRPr="002D0089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ан</w:t>
      </w:r>
      <w:r w:rsidRPr="002D0089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та.</w:t>
      </w:r>
    </w:p>
    <w:p w:rsidR="00384800" w:rsidRPr="002D0089" w:rsidRDefault="00384800" w:rsidP="00956F17">
      <w:pPr>
        <w:tabs>
          <w:tab w:val="left" w:pos="3405"/>
          <w:tab w:val="left" w:pos="5880"/>
        </w:tabs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1) В «Ма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шень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ке»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ab/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2) В «Лидии»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ab/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3) В «Камее»</w:t>
      </w:r>
    </w:p>
    <w:p w:rsidR="00384800" w:rsidRDefault="00384800" w:rsidP="002D0089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4) Во всех ма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зи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нах сто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и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мость по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куп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ки будет оди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вой</w:t>
      </w:r>
    </w:p>
    <w:p w:rsidR="00384800" w:rsidRPr="002D0089" w:rsidRDefault="00384800" w:rsidP="002D0089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noProof/>
          <w:lang w:eastAsia="ru-RU"/>
        </w:rPr>
        <w:pict>
          <v:shape id="Рисунок 10" o:spid="_x0000_s1030" type="#_x0000_t75" alt="http://sdamgia.ru/get_file?id=3395" style="position:absolute;left:0;text-align:left;margin-left:298.5pt;margin-top:10.4pt;width:230.25pt;height:172.5pt;z-index:251662336;visibility:visible">
            <v:imagedata r:id="rId42" o:title=""/>
            <w10:wrap type="square"/>
          </v:shape>
        </w:pict>
      </w:r>
    </w:p>
    <w:p w:rsidR="00384800" w:rsidRPr="002D0089" w:rsidRDefault="00384800" w:rsidP="002D0089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D0089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15.</w:t>
      </w:r>
      <w:r w:rsidRPr="00956F1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Мощ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ность ото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ля в ав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би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ле ре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гу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ру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ся до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пол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ным со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про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тив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ем, ко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рое можно ме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нять, по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чи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вая ру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ят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ку в са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не ма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ны. При этом ме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ня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ся сила тока в элек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три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ской цепи элек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тро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дви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ля – чем мень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ше со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про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тив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ние, тем боль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ше сила тока и тем быст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рее вра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ща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ся мотор ото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ля. На ри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сун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ке по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на за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си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мость силы тока от ве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чи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ны со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про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тив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ния. На оси абс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цисс от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кла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ды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ся со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про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тив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ние (в Омах), на оси ор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нат — сила тока в Ам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пе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рах. Ток в цепи элек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тро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дви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ля умень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шил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ся с 8 до 6 Ампер. На сколь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ко Омов при этом уве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чи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лось со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про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тив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ние цепи?</w:t>
      </w:r>
    </w:p>
    <w:p w:rsidR="00384800" w:rsidRPr="002D0089" w:rsidRDefault="00384800" w:rsidP="002D008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384800" w:rsidRDefault="00384800" w:rsidP="002D0089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D0089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16. 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Сред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ний вес маль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чи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ков того же воз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рас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та, что и Сер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гей, равен 48 кг. Вес Сер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гея со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став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ет 120% сред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го веса. Сколь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ко весит Сер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гей?</w:t>
      </w:r>
    </w:p>
    <w:p w:rsidR="00384800" w:rsidRPr="002D0089" w:rsidRDefault="00384800" w:rsidP="002D0089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384800" w:rsidRDefault="00384800" w:rsidP="002D0089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D0089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17. 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Какой угол (в гра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ду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сах) об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зу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ют ми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нут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ная и ча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со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вая стрел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ки часов в 5 ч?</w:t>
      </w:r>
    </w:p>
    <w:p w:rsidR="00384800" w:rsidRPr="002D0089" w:rsidRDefault="00384800" w:rsidP="002D0089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noProof/>
          <w:lang w:eastAsia="ru-RU"/>
        </w:rPr>
        <w:pict>
          <v:shape id="Рисунок 9" o:spid="_x0000_s1031" type="#_x0000_t75" alt="http://sdamgia.ru/get_file?id=5222" style="position:absolute;left:0;text-align:left;margin-left:-6.75pt;margin-top:9.2pt;width:319.55pt;height:235.5pt;z-index:251663360;visibility:visible">
            <v:imagedata r:id="rId43" o:title=""/>
            <w10:wrap type="square"/>
          </v:shape>
        </w:pict>
      </w:r>
    </w:p>
    <w:p w:rsidR="00384800" w:rsidRPr="002D0089" w:rsidRDefault="00384800" w:rsidP="002D0089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D0089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18. 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 диа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грам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ме по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 со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дер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жа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ние пи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ных ве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ществ в четырёх видах про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дук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тов. Опре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те по диа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грам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ме, в каких про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дук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тах со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дер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жа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ние жиров и бел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ков пре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вы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ша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ет 25%.</w:t>
      </w:r>
    </w:p>
    <w:p w:rsidR="00384800" w:rsidRPr="002D0089" w:rsidRDefault="00384800" w:rsidP="002D008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384800" w:rsidRPr="002D0089" w:rsidRDefault="00384800" w:rsidP="002D008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*К дру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го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му от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сят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ся вода, ви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ны и ми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раль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ные ве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ства.</w:t>
      </w:r>
    </w:p>
    <w:p w:rsidR="00384800" w:rsidRPr="002D0089" w:rsidRDefault="00384800" w:rsidP="002D0089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1) су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ха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</w:p>
    <w:p w:rsidR="00384800" w:rsidRPr="002D0089" w:rsidRDefault="00384800" w:rsidP="002D0089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2) тво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рог</w:t>
      </w:r>
    </w:p>
    <w:p w:rsidR="00384800" w:rsidRPr="002D0089" w:rsidRDefault="00384800" w:rsidP="002D0089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3) сгущённое мо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</w:p>
    <w:p w:rsidR="00384800" w:rsidRPr="002D0089" w:rsidRDefault="00384800" w:rsidP="002D0089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4) вафли</w:t>
      </w:r>
    </w:p>
    <w:p w:rsidR="00384800" w:rsidRDefault="00384800" w:rsidP="002D0089">
      <w:pPr>
        <w:spacing w:after="0" w:line="240" w:lineRule="auto"/>
        <w:ind w:firstLine="37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84800" w:rsidRDefault="00384800" w:rsidP="002D0089">
      <w:pPr>
        <w:spacing w:after="0" w:line="240" w:lineRule="auto"/>
        <w:ind w:firstLine="37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84800" w:rsidRDefault="00384800" w:rsidP="002D0089">
      <w:pPr>
        <w:spacing w:after="0" w:line="240" w:lineRule="auto"/>
        <w:ind w:firstLine="37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84800" w:rsidRDefault="00384800" w:rsidP="002D0089">
      <w:pPr>
        <w:spacing w:after="0" w:line="240" w:lineRule="auto"/>
        <w:ind w:firstLine="37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84800" w:rsidRDefault="00384800" w:rsidP="002D0089">
      <w:pPr>
        <w:spacing w:after="0" w:line="240" w:lineRule="auto"/>
        <w:ind w:firstLine="37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84800" w:rsidRDefault="00384800" w:rsidP="002D0089">
      <w:pPr>
        <w:spacing w:after="0" w:line="240" w:lineRule="auto"/>
        <w:ind w:firstLine="37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84800" w:rsidRPr="002D0089" w:rsidRDefault="00384800" w:rsidP="002D0089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D0089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19. 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Опре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те ве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ят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ность того, что при бро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са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нии ку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би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ка вы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па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ло число очков, не мень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шее 1.</w:t>
      </w:r>
    </w:p>
    <w:p w:rsidR="00384800" w:rsidRDefault="00384800" w:rsidP="002D0089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2D0089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Ре</w:t>
      </w:r>
      <w:r w:rsidRPr="002D0089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зуль</w:t>
      </w:r>
      <w:r w:rsidRPr="002D0089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тат округ</w:t>
      </w:r>
      <w:r w:rsidRPr="002D0089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ли</w:t>
      </w:r>
      <w:r w:rsidRPr="002D0089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те до сотых.</w:t>
      </w:r>
    </w:p>
    <w:p w:rsidR="00384800" w:rsidRPr="002D0089" w:rsidRDefault="00384800" w:rsidP="002D008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384800" w:rsidRDefault="00384800" w:rsidP="002D0089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D0089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20. </w:t>
      </w:r>
      <w:r w:rsidRPr="007564BF">
        <w:rPr>
          <w:rFonts w:ascii="Times New Roman" w:hAnsi="Times New Roman" w:cs="Times New Roman"/>
          <w:color w:val="000000"/>
          <w:sz w:val="24"/>
          <w:szCs w:val="24"/>
        </w:rPr>
        <w:t>Закон Мен</w:t>
      </w:r>
      <w:r w:rsidRPr="007564BF">
        <w:rPr>
          <w:rFonts w:ascii="Times New Roman" w:hAnsi="Times New Roman" w:cs="Times New Roman"/>
          <w:color w:val="000000"/>
          <w:sz w:val="24"/>
          <w:szCs w:val="24"/>
        </w:rPr>
        <w:softHyphen/>
        <w:t>де</w:t>
      </w:r>
      <w:r w:rsidRPr="007564BF">
        <w:rPr>
          <w:rFonts w:ascii="Times New Roman" w:hAnsi="Times New Roman" w:cs="Times New Roman"/>
          <w:color w:val="000000"/>
          <w:sz w:val="24"/>
          <w:szCs w:val="24"/>
        </w:rPr>
        <w:softHyphen/>
        <w:t>ле</w:t>
      </w:r>
      <w:r w:rsidRPr="007564BF">
        <w:rPr>
          <w:rFonts w:ascii="Times New Roman" w:hAnsi="Times New Roman" w:cs="Times New Roman"/>
          <w:color w:val="000000"/>
          <w:sz w:val="24"/>
          <w:szCs w:val="24"/>
        </w:rPr>
        <w:softHyphen/>
        <w:t>е</w:t>
      </w:r>
      <w:r w:rsidRPr="007564BF">
        <w:rPr>
          <w:rFonts w:ascii="Times New Roman" w:hAnsi="Times New Roman" w:cs="Times New Roman"/>
          <w:color w:val="000000"/>
          <w:sz w:val="24"/>
          <w:szCs w:val="24"/>
        </w:rPr>
        <w:softHyphen/>
        <w:t>ва-Кла</w:t>
      </w:r>
      <w:r w:rsidRPr="007564BF">
        <w:rPr>
          <w:rFonts w:ascii="Times New Roman" w:hAnsi="Times New Roman" w:cs="Times New Roman"/>
          <w:color w:val="000000"/>
          <w:sz w:val="24"/>
          <w:szCs w:val="24"/>
        </w:rPr>
        <w:softHyphen/>
        <w:t>пей</w:t>
      </w:r>
      <w:r w:rsidRPr="007564BF">
        <w:rPr>
          <w:rFonts w:ascii="Times New Roman" w:hAnsi="Times New Roman" w:cs="Times New Roman"/>
          <w:color w:val="000000"/>
          <w:sz w:val="24"/>
          <w:szCs w:val="24"/>
        </w:rPr>
        <w:softHyphen/>
        <w:t>ро</w:t>
      </w:r>
      <w:r w:rsidRPr="007564BF">
        <w:rPr>
          <w:rFonts w:ascii="Times New Roman" w:hAnsi="Times New Roman" w:cs="Times New Roman"/>
          <w:color w:val="000000"/>
          <w:sz w:val="24"/>
          <w:szCs w:val="24"/>
        </w:rPr>
        <w:softHyphen/>
        <w:t>на можно за</w:t>
      </w:r>
      <w:r w:rsidRPr="007564BF">
        <w:rPr>
          <w:rFonts w:ascii="Times New Roman" w:hAnsi="Times New Roman" w:cs="Times New Roman"/>
          <w:color w:val="000000"/>
          <w:sz w:val="24"/>
          <w:szCs w:val="24"/>
        </w:rPr>
        <w:softHyphen/>
        <w:t>пи</w:t>
      </w:r>
      <w:r w:rsidRPr="007564BF">
        <w:rPr>
          <w:rFonts w:ascii="Times New Roman" w:hAnsi="Times New Roman" w:cs="Times New Roman"/>
          <w:color w:val="000000"/>
          <w:sz w:val="24"/>
          <w:szCs w:val="24"/>
        </w:rPr>
        <w:softHyphen/>
        <w:t>сать в виде PV = νRT, гдеP — дав</w:t>
      </w:r>
      <w:r w:rsidRPr="007564BF">
        <w:rPr>
          <w:rFonts w:ascii="Times New Roman" w:hAnsi="Times New Roman" w:cs="Times New Roman"/>
          <w:color w:val="000000"/>
          <w:sz w:val="24"/>
          <w:szCs w:val="24"/>
        </w:rPr>
        <w:softHyphen/>
        <w:t>ле</w:t>
      </w:r>
      <w:r w:rsidRPr="007564BF">
        <w:rPr>
          <w:rFonts w:ascii="Times New Roman" w:hAnsi="Times New Roman" w:cs="Times New Roman"/>
          <w:color w:val="000000"/>
          <w:sz w:val="24"/>
          <w:szCs w:val="24"/>
        </w:rPr>
        <w:softHyphen/>
        <w:t>ние (в пас</w:t>
      </w:r>
      <w:r w:rsidRPr="007564BF">
        <w:rPr>
          <w:rFonts w:ascii="Times New Roman" w:hAnsi="Times New Roman" w:cs="Times New Roman"/>
          <w:color w:val="000000"/>
          <w:sz w:val="24"/>
          <w:szCs w:val="24"/>
        </w:rPr>
        <w:softHyphen/>
        <w:t>ка</w:t>
      </w:r>
      <w:r w:rsidRPr="007564BF">
        <w:rPr>
          <w:rFonts w:ascii="Times New Roman" w:hAnsi="Times New Roman" w:cs="Times New Roman"/>
          <w:color w:val="000000"/>
          <w:sz w:val="24"/>
          <w:szCs w:val="24"/>
        </w:rPr>
        <w:softHyphen/>
        <w:t>лях), V — объём (в м3), ν — ко</w:t>
      </w:r>
      <w:r w:rsidRPr="007564BF">
        <w:rPr>
          <w:rFonts w:ascii="Times New Roman" w:hAnsi="Times New Roman" w:cs="Times New Roman"/>
          <w:color w:val="000000"/>
          <w:sz w:val="24"/>
          <w:szCs w:val="24"/>
        </w:rPr>
        <w:softHyphen/>
        <w:t>ли</w:t>
      </w:r>
      <w:r w:rsidRPr="007564BF">
        <w:rPr>
          <w:rFonts w:ascii="Times New Roman" w:hAnsi="Times New Roman" w:cs="Times New Roman"/>
          <w:color w:val="000000"/>
          <w:sz w:val="24"/>
          <w:szCs w:val="24"/>
        </w:rPr>
        <w:softHyphen/>
        <w:t>че</w:t>
      </w:r>
      <w:r w:rsidRPr="007564BF">
        <w:rPr>
          <w:rFonts w:ascii="Times New Roman" w:hAnsi="Times New Roman" w:cs="Times New Roman"/>
          <w:color w:val="000000"/>
          <w:sz w:val="24"/>
          <w:szCs w:val="24"/>
        </w:rPr>
        <w:softHyphen/>
        <w:t>ство ве</w:t>
      </w:r>
      <w:r w:rsidRPr="007564BF">
        <w:rPr>
          <w:rFonts w:ascii="Times New Roman" w:hAnsi="Times New Roman" w:cs="Times New Roman"/>
          <w:color w:val="000000"/>
          <w:sz w:val="24"/>
          <w:szCs w:val="24"/>
        </w:rPr>
        <w:softHyphen/>
        <w:t>ще</w:t>
      </w:r>
      <w:r w:rsidRPr="007564BF">
        <w:rPr>
          <w:rFonts w:ascii="Times New Roman" w:hAnsi="Times New Roman" w:cs="Times New Roman"/>
          <w:color w:val="000000"/>
          <w:sz w:val="24"/>
          <w:szCs w:val="24"/>
        </w:rPr>
        <w:softHyphen/>
        <w:t>ства (в молях), T — тем</w:t>
      </w:r>
      <w:r w:rsidRPr="007564BF">
        <w:rPr>
          <w:rFonts w:ascii="Times New Roman" w:hAnsi="Times New Roman" w:cs="Times New Roman"/>
          <w:color w:val="000000"/>
          <w:sz w:val="24"/>
          <w:szCs w:val="24"/>
        </w:rPr>
        <w:softHyphen/>
        <w:t>пе</w:t>
      </w:r>
      <w:r w:rsidRPr="007564BF">
        <w:rPr>
          <w:rFonts w:ascii="Times New Roman" w:hAnsi="Times New Roman" w:cs="Times New Roman"/>
          <w:color w:val="000000"/>
          <w:sz w:val="24"/>
          <w:szCs w:val="24"/>
        </w:rPr>
        <w:softHyphen/>
        <w:t>ра</w:t>
      </w:r>
      <w:r w:rsidRPr="007564BF">
        <w:rPr>
          <w:rFonts w:ascii="Times New Roman" w:hAnsi="Times New Roman" w:cs="Times New Roman"/>
          <w:color w:val="000000"/>
          <w:sz w:val="24"/>
          <w:szCs w:val="24"/>
        </w:rPr>
        <w:softHyphen/>
        <w:t>ту</w:t>
      </w:r>
      <w:r w:rsidRPr="007564BF">
        <w:rPr>
          <w:rFonts w:ascii="Times New Roman" w:hAnsi="Times New Roman" w:cs="Times New Roman"/>
          <w:color w:val="000000"/>
          <w:sz w:val="24"/>
          <w:szCs w:val="24"/>
        </w:rPr>
        <w:softHyphen/>
        <w:t>ра (в гра</w:t>
      </w:r>
      <w:r w:rsidRPr="007564BF">
        <w:rPr>
          <w:rFonts w:ascii="Times New Roman" w:hAnsi="Times New Roman" w:cs="Times New Roman"/>
          <w:color w:val="000000"/>
          <w:sz w:val="24"/>
          <w:szCs w:val="24"/>
        </w:rPr>
        <w:softHyphen/>
        <w:t>ду</w:t>
      </w:r>
      <w:r w:rsidRPr="007564BF">
        <w:rPr>
          <w:rFonts w:ascii="Times New Roman" w:hAnsi="Times New Roman" w:cs="Times New Roman"/>
          <w:color w:val="000000"/>
          <w:sz w:val="24"/>
          <w:szCs w:val="24"/>
        </w:rPr>
        <w:softHyphen/>
        <w:t>сах Кель</w:t>
      </w:r>
      <w:r w:rsidRPr="007564BF">
        <w:rPr>
          <w:rFonts w:ascii="Times New Roman" w:hAnsi="Times New Roman" w:cs="Times New Roman"/>
          <w:color w:val="000000"/>
          <w:sz w:val="24"/>
          <w:szCs w:val="24"/>
        </w:rPr>
        <w:softHyphen/>
        <w:t>ви</w:t>
      </w:r>
      <w:r w:rsidRPr="007564BF">
        <w:rPr>
          <w:rFonts w:ascii="Times New Roman" w:hAnsi="Times New Roman" w:cs="Times New Roman"/>
          <w:color w:val="000000"/>
          <w:sz w:val="24"/>
          <w:szCs w:val="24"/>
        </w:rPr>
        <w:softHyphen/>
        <w:t>на), а R — уни</w:t>
      </w:r>
      <w:r w:rsidRPr="007564BF">
        <w:rPr>
          <w:rFonts w:ascii="Times New Roman" w:hAnsi="Times New Roman" w:cs="Times New Roman"/>
          <w:color w:val="000000"/>
          <w:sz w:val="24"/>
          <w:szCs w:val="24"/>
        </w:rPr>
        <w:softHyphen/>
        <w:t>вер</w:t>
      </w:r>
      <w:r w:rsidRPr="007564BF">
        <w:rPr>
          <w:rFonts w:ascii="Times New Roman" w:hAnsi="Times New Roman" w:cs="Times New Roman"/>
          <w:color w:val="000000"/>
          <w:sz w:val="24"/>
          <w:szCs w:val="24"/>
        </w:rPr>
        <w:softHyphen/>
        <w:t>саль</w:t>
      </w:r>
      <w:r w:rsidRPr="007564BF">
        <w:rPr>
          <w:rFonts w:ascii="Times New Roman" w:hAnsi="Times New Roman" w:cs="Times New Roman"/>
          <w:color w:val="000000"/>
          <w:sz w:val="24"/>
          <w:szCs w:val="24"/>
        </w:rPr>
        <w:softHyphen/>
        <w:t>ная га</w:t>
      </w:r>
      <w:r w:rsidRPr="007564BF">
        <w:rPr>
          <w:rFonts w:ascii="Times New Roman" w:hAnsi="Times New Roman" w:cs="Times New Roman"/>
          <w:color w:val="000000"/>
          <w:sz w:val="24"/>
          <w:szCs w:val="24"/>
        </w:rPr>
        <w:softHyphen/>
        <w:t>зо</w:t>
      </w:r>
      <w:r w:rsidRPr="007564BF">
        <w:rPr>
          <w:rFonts w:ascii="Times New Roman" w:hAnsi="Times New Roman" w:cs="Times New Roman"/>
          <w:color w:val="000000"/>
          <w:sz w:val="24"/>
          <w:szCs w:val="24"/>
        </w:rPr>
        <w:softHyphen/>
        <w:t>вая по</w:t>
      </w:r>
      <w:r w:rsidRPr="007564BF">
        <w:rPr>
          <w:rFonts w:ascii="Times New Roman" w:hAnsi="Times New Roman" w:cs="Times New Roman"/>
          <w:color w:val="000000"/>
          <w:sz w:val="24"/>
          <w:szCs w:val="24"/>
        </w:rPr>
        <w:softHyphen/>
        <w:t>сто</w:t>
      </w:r>
      <w:r w:rsidRPr="007564BF">
        <w:rPr>
          <w:rFonts w:ascii="Times New Roman" w:hAnsi="Times New Roman" w:cs="Times New Roman"/>
          <w:color w:val="000000"/>
          <w:sz w:val="24"/>
          <w:szCs w:val="24"/>
        </w:rPr>
        <w:softHyphen/>
        <w:t>ян</w:t>
      </w:r>
      <w:r w:rsidRPr="007564BF">
        <w:rPr>
          <w:rFonts w:ascii="Times New Roman" w:hAnsi="Times New Roman" w:cs="Times New Roman"/>
          <w:color w:val="000000"/>
          <w:sz w:val="24"/>
          <w:szCs w:val="24"/>
        </w:rPr>
        <w:softHyphen/>
        <w:t>ная, рав</w:t>
      </w:r>
      <w:r w:rsidRPr="007564BF">
        <w:rPr>
          <w:rFonts w:ascii="Times New Roman" w:hAnsi="Times New Roman" w:cs="Times New Roman"/>
          <w:color w:val="000000"/>
          <w:sz w:val="24"/>
          <w:szCs w:val="24"/>
        </w:rPr>
        <w:softHyphen/>
        <w:t>ная 8,31 Дж/(К</w:t>
      </w:r>
      <w:r w:rsidRPr="007564BF">
        <w:rPr>
          <w:rFonts w:ascii="Lucida Sans Unicode" w:hAnsi="Lucida Sans Unicode" w:cs="Lucida Sans Unicode"/>
          <w:color w:val="000000"/>
          <w:sz w:val="24"/>
          <w:szCs w:val="24"/>
        </w:rPr>
        <w:t>⋅</w:t>
      </w:r>
      <w:r w:rsidRPr="007564BF">
        <w:rPr>
          <w:rFonts w:ascii="Times New Roman" w:hAnsi="Times New Roman" w:cs="Times New Roman"/>
          <w:color w:val="000000"/>
          <w:sz w:val="24"/>
          <w:szCs w:val="24"/>
        </w:rPr>
        <w:t>моль). Поль</w:t>
      </w:r>
      <w:r w:rsidRPr="007564BF">
        <w:rPr>
          <w:rFonts w:ascii="Times New Roman" w:hAnsi="Times New Roman" w:cs="Times New Roman"/>
          <w:color w:val="000000"/>
          <w:sz w:val="24"/>
          <w:szCs w:val="24"/>
        </w:rPr>
        <w:softHyphen/>
        <w:t>зу</w:t>
      </w:r>
      <w:r w:rsidRPr="007564BF">
        <w:rPr>
          <w:rFonts w:ascii="Times New Roman" w:hAnsi="Times New Roman" w:cs="Times New Roman"/>
          <w:color w:val="000000"/>
          <w:sz w:val="24"/>
          <w:szCs w:val="24"/>
        </w:rPr>
        <w:softHyphen/>
        <w:t>ясь этой фор</w:t>
      </w:r>
      <w:r w:rsidRPr="007564BF">
        <w:rPr>
          <w:rFonts w:ascii="Times New Roman" w:hAnsi="Times New Roman" w:cs="Times New Roman"/>
          <w:color w:val="000000"/>
          <w:sz w:val="24"/>
          <w:szCs w:val="24"/>
        </w:rPr>
        <w:softHyphen/>
        <w:t>му</w:t>
      </w:r>
      <w:r w:rsidRPr="007564BF">
        <w:rPr>
          <w:rFonts w:ascii="Times New Roman" w:hAnsi="Times New Roman" w:cs="Times New Roman"/>
          <w:color w:val="000000"/>
          <w:sz w:val="24"/>
          <w:szCs w:val="24"/>
        </w:rPr>
        <w:softHyphen/>
        <w:t>лой, най</w:t>
      </w:r>
      <w:r w:rsidRPr="007564BF">
        <w:rPr>
          <w:rFonts w:ascii="Times New Roman" w:hAnsi="Times New Roman" w:cs="Times New Roman"/>
          <w:color w:val="000000"/>
          <w:sz w:val="24"/>
          <w:szCs w:val="24"/>
        </w:rPr>
        <w:softHyphen/>
        <w:t>ди</w:t>
      </w:r>
      <w:r w:rsidRPr="007564BF">
        <w:rPr>
          <w:rFonts w:ascii="Times New Roman" w:hAnsi="Times New Roman" w:cs="Times New Roman"/>
          <w:color w:val="000000"/>
          <w:sz w:val="24"/>
          <w:szCs w:val="24"/>
        </w:rPr>
        <w:softHyphen/>
        <w:t>те ко</w:t>
      </w:r>
      <w:r w:rsidRPr="007564BF">
        <w:rPr>
          <w:rFonts w:ascii="Times New Roman" w:hAnsi="Times New Roman" w:cs="Times New Roman"/>
          <w:color w:val="000000"/>
          <w:sz w:val="24"/>
          <w:szCs w:val="24"/>
        </w:rPr>
        <w:softHyphen/>
        <w:t>ли</w:t>
      </w:r>
      <w:r w:rsidRPr="007564BF">
        <w:rPr>
          <w:rFonts w:ascii="Times New Roman" w:hAnsi="Times New Roman" w:cs="Times New Roman"/>
          <w:color w:val="000000"/>
          <w:sz w:val="24"/>
          <w:szCs w:val="24"/>
        </w:rPr>
        <w:softHyphen/>
        <w:t>че</w:t>
      </w:r>
      <w:r w:rsidRPr="007564BF">
        <w:rPr>
          <w:rFonts w:ascii="Times New Roman" w:hAnsi="Times New Roman" w:cs="Times New Roman"/>
          <w:color w:val="000000"/>
          <w:sz w:val="24"/>
          <w:szCs w:val="24"/>
        </w:rPr>
        <w:softHyphen/>
        <w:t>ство ве</w:t>
      </w:r>
      <w:r w:rsidRPr="007564BF">
        <w:rPr>
          <w:rFonts w:ascii="Times New Roman" w:hAnsi="Times New Roman" w:cs="Times New Roman"/>
          <w:color w:val="000000"/>
          <w:sz w:val="24"/>
          <w:szCs w:val="24"/>
        </w:rPr>
        <w:softHyphen/>
        <w:t>ще</w:t>
      </w:r>
      <w:r w:rsidRPr="007564BF">
        <w:rPr>
          <w:rFonts w:ascii="Times New Roman" w:hAnsi="Times New Roman" w:cs="Times New Roman"/>
          <w:color w:val="000000"/>
          <w:sz w:val="24"/>
          <w:szCs w:val="24"/>
        </w:rPr>
        <w:softHyphen/>
        <w:t>ства ν (в молях), если T = 700 К, P = 20 941,2 Па, V = 9,5 м3.</w:t>
      </w:r>
    </w:p>
    <w:p w:rsidR="00384800" w:rsidRPr="002D0089" w:rsidRDefault="00384800" w:rsidP="002D0089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384800" w:rsidRPr="00597D1F" w:rsidRDefault="00384800" w:rsidP="00597D1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56F17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21. </w:t>
      </w:r>
      <w:r w:rsidRPr="00597D1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Ре</w:t>
      </w:r>
      <w:r w:rsidRPr="00597D1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ши</w:t>
      </w:r>
      <w:r w:rsidRPr="00597D1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те си</w:t>
      </w:r>
      <w:r w:rsidRPr="00597D1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сте</w:t>
      </w:r>
      <w:r w:rsidRPr="00597D1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му урав</w:t>
      </w:r>
      <w:r w:rsidRPr="00597D1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не</w:t>
      </w:r>
      <w:r w:rsidRPr="00597D1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ний</w:t>
      </w:r>
    </w:p>
    <w:p w:rsidR="00384800" w:rsidRPr="00597D1F" w:rsidRDefault="00384800" w:rsidP="00597D1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83E21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46" o:spid="_x0000_i1057" type="#_x0000_t75" alt="http://sdamgia.ru/formula/b1/b1d3a166c124d0a2d63e57c4e860b6c5.png" style="width:102pt;height:37.5pt;visibility:visible">
            <v:imagedata r:id="rId44" o:title=""/>
          </v:shape>
        </w:pict>
      </w:r>
    </w:p>
    <w:p w:rsidR="00384800" w:rsidRDefault="00384800" w:rsidP="002D0089">
      <w:pPr>
        <w:spacing w:after="0" w:line="240" w:lineRule="auto"/>
        <w:ind w:firstLine="37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84800" w:rsidRDefault="00384800" w:rsidP="002D0089">
      <w:pPr>
        <w:spacing w:after="0" w:line="240" w:lineRule="auto"/>
        <w:ind w:firstLine="37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84800" w:rsidRDefault="00384800" w:rsidP="002D0089">
      <w:pPr>
        <w:spacing w:after="0" w:line="240" w:lineRule="auto"/>
        <w:ind w:firstLine="37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84800" w:rsidRPr="002D0089" w:rsidRDefault="00384800" w:rsidP="002D0089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2D0089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22. За</w:t>
      </w:r>
      <w:r w:rsidRPr="002D0089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да</w:t>
      </w:r>
      <w:r w:rsidRPr="002D0089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ние 22 № 316241.</w:t>
      </w:r>
      <w:r w:rsidRPr="00956F1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Две трубы на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пол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ня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ют бас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сейн за 6 часов 18 минут, а одна пер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вая труба на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пол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ня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ет бас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сейн за 9 часов. За сколь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ко часов на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пол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ня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ет бас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сейн одна вто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рая труба?</w:t>
      </w:r>
    </w:p>
    <w:p w:rsidR="00384800" w:rsidRPr="002D0089" w:rsidRDefault="00384800" w:rsidP="002D0089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D0089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23. За</w:t>
      </w:r>
      <w:r w:rsidRPr="002D0089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да</w:t>
      </w:r>
      <w:r w:rsidRPr="002D0089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ние 23 № 314714.</w:t>
      </w:r>
      <w:r w:rsidRPr="00956F1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строй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те гра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фик функ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ции</w:t>
      </w:r>
      <w:r w:rsidRPr="00956F1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83E21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7" o:spid="_x0000_i1058" type="#_x0000_t75" alt="http://sdamgia.ru/formula/5a/5ae26ad23dece8de7889a00090184b5cp.png" style="width:84.75pt;height:15pt;visibility:visible">
            <v:imagedata r:id="rId45" o:title=""/>
          </v:shape>
        </w:pict>
      </w:r>
      <w:r w:rsidRPr="00956F1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 опре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те, при каких зна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ях</w:t>
      </w:r>
      <w:r w:rsidRPr="00956F1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83E21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6" o:spid="_x0000_i1059" type="#_x0000_t75" alt="http://sdamgia.ru/formula/4a/4a8a08f09d37b73795649038408b5f33p.png" style="width:4.5pt;height:5.25pt;visibility:visible">
            <v:imagedata r:id="rId46" o:title=""/>
          </v:shape>
        </w:pict>
      </w:r>
      <w:r w:rsidRPr="00956F1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пря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мая</w:t>
      </w:r>
      <w:r w:rsidRPr="00956F1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83E21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5" o:spid="_x0000_i1060" type="#_x0000_t75" alt="http://sdamgia.ru/formula/5d/5dff4c58922e7a4186824c35108b790cp.png" style="width:24pt;height:10.5pt;visibility:visible">
            <v:imagedata r:id="rId47" o:title=""/>
          </v:shape>
        </w:pict>
      </w:r>
      <w:r w:rsidRPr="00956F1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имеет с гра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фи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ком ровно три общие точки.</w:t>
      </w:r>
    </w:p>
    <w:p w:rsidR="00384800" w:rsidRPr="002D0089" w:rsidRDefault="00384800" w:rsidP="002D0089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D0089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24. За</w:t>
      </w:r>
      <w:r w:rsidRPr="002D0089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да</w:t>
      </w:r>
      <w:r w:rsidRPr="002D0089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ние 24 № 311650.</w:t>
      </w:r>
      <w:r w:rsidRPr="00956F1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тре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уголь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ке</w:t>
      </w:r>
      <w:r w:rsidRPr="00956F1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83E21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4" o:spid="_x0000_i1061" type="#_x0000_t75" alt="http://sdamgia.ru/formula/90/902fbdd2b1df0c4f70b4a5d23525e932p.png" style="width:21.75pt;height:9.75pt;visibility:visible">
            <v:imagedata r:id="rId32" o:title=""/>
          </v:shape>
        </w:pict>
      </w:r>
      <w:r w:rsidRPr="00956F1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угол</w:t>
      </w:r>
      <w:r w:rsidRPr="00956F1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83E21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3" o:spid="_x0000_i1062" type="#_x0000_t75" alt="http://sdamgia.ru/formula/42/42a2bb04d3b2d328eaf02706cd47b75bp.png" style="width:6.75pt;height:8.25pt;visibility:visible">
            <v:imagedata r:id="rId48" o:title=""/>
          </v:shape>
        </w:pict>
      </w:r>
      <w:r w:rsidRPr="00956F1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равен 72°, угол</w:t>
      </w:r>
      <w:r w:rsidRPr="00956F1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83E21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2" o:spid="_x0000_i1063" type="#_x0000_t75" alt="http://sdamgia.ru/formula/0d/0d61f8370cad1d412f80b84d143e1257p.png" style="width:7.5pt;height:10.5pt;visibility:visible">
            <v:imagedata r:id="rId33" o:title=""/>
          </v:shape>
        </w:pict>
      </w:r>
      <w:r w:rsidRPr="00956F1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равен 63°,</w:t>
      </w:r>
      <w:r w:rsidRPr="00956F1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83E21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1" o:spid="_x0000_i1064" type="#_x0000_t75" alt="http://sdamgia.ru/formula/01/0153675ad2041fb73be7e3e895542933p.png" style="width:51pt;height:15pt;visibility:visible">
            <v:imagedata r:id="rId49" o:title=""/>
          </v:shape>
        </w:pic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Най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те ра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ус опи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сан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ной около этого тре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уголь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ка окруж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сти.</w:t>
      </w:r>
    </w:p>
    <w:p w:rsidR="00384800" w:rsidRPr="002D0089" w:rsidRDefault="00384800" w:rsidP="002D0089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D0089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25. За</w:t>
      </w:r>
      <w:r w:rsidRPr="002D0089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да</w:t>
      </w:r>
      <w:r w:rsidRPr="002D0089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ние 25 № 314900.</w:t>
      </w:r>
      <w:r w:rsidRPr="00956F1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па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рал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грам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956F1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D0089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KLMN</w:t>
      </w:r>
      <w:r w:rsidRPr="00956F1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точка</w:t>
      </w:r>
      <w:r w:rsidRPr="00956F1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D0089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E</w:t>
      </w:r>
      <w:r w:rsidRPr="00956F1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— се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на сто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ны</w:t>
      </w:r>
      <w:r w:rsidRPr="00956F1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D0089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KN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Из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вест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но, что</w:t>
      </w:r>
      <w:r w:rsidRPr="00956F1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D0089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EL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= </w:t>
      </w:r>
      <w:r w:rsidRPr="002D0089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EM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До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жи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те, что дан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ный па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рал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грамм — пря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уголь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ник.</w:t>
      </w:r>
    </w:p>
    <w:p w:rsidR="00384800" w:rsidRPr="002D0089" w:rsidRDefault="00384800" w:rsidP="002D0089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D0089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26. За</w:t>
      </w:r>
      <w:r w:rsidRPr="002D0089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да</w:t>
      </w:r>
      <w:r w:rsidRPr="002D0089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ние 26 № 314831.</w:t>
      </w:r>
      <w:r w:rsidRPr="00956F1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Через се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ну</w:t>
      </w:r>
      <w:r w:rsidRPr="00956F1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D0089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K</w:t>
      </w:r>
      <w:r w:rsidRPr="00956F1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ме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а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ны</w:t>
      </w:r>
      <w:r w:rsidRPr="00956F1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D0089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BM</w:t>
      </w:r>
      <w:r w:rsidRPr="00956F1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тре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уголь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956F1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D0089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ABC</w:t>
      </w:r>
      <w:r w:rsidRPr="00956F1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 вер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ну</w:t>
      </w:r>
      <w:r w:rsidRPr="00956F1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D0089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A</w:t>
      </w:r>
      <w:r w:rsidRPr="00956F1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про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на пря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мая, пе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се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щая сто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ну</w:t>
      </w:r>
      <w:r w:rsidRPr="00956F1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D0089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BC</w:t>
      </w:r>
      <w:r w:rsidRPr="00956F1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точке</w:t>
      </w:r>
      <w:r w:rsidRPr="00956F1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D0089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P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Най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те от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ше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ние пло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ща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ди тре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уголь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956F1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D0089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ABC</w:t>
      </w:r>
      <w:r w:rsidRPr="00956F1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 пло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ща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ди четырёхуголь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956F1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D0089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KPCM</w:t>
      </w:r>
      <w:r w:rsidRPr="002D008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84800" w:rsidRDefault="00384800"/>
    <w:sectPr w:rsidR="00384800" w:rsidSect="002D0089">
      <w:pgSz w:w="11906" w:h="16838"/>
      <w:pgMar w:top="680" w:right="720" w:bottom="68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7385"/>
    <w:rsid w:val="00167385"/>
    <w:rsid w:val="00233D8A"/>
    <w:rsid w:val="002C4366"/>
    <w:rsid w:val="002D0089"/>
    <w:rsid w:val="00383E21"/>
    <w:rsid w:val="00384800"/>
    <w:rsid w:val="00397371"/>
    <w:rsid w:val="00597D1F"/>
    <w:rsid w:val="007564BF"/>
    <w:rsid w:val="00786FD6"/>
    <w:rsid w:val="00956F17"/>
    <w:rsid w:val="00E2461B"/>
    <w:rsid w:val="00EA10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4366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uiPriority w:val="99"/>
    <w:rsid w:val="002D0089"/>
  </w:style>
  <w:style w:type="paragraph" w:customStyle="1" w:styleId="leftmargin">
    <w:name w:val="left_margin"/>
    <w:basedOn w:val="Normal"/>
    <w:uiPriority w:val="99"/>
    <w:rsid w:val="002D00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rsid w:val="002D00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2D00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D008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956F17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3676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67686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68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6769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36768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69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6769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367687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69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6769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36768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68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6769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367687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688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6768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36768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690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6769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367689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69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6768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367690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68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6768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367690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69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6768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36769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69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6769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367690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68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6768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367690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691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6769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36769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692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6768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367691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689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6768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367691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69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6768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367692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68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6768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367692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68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6768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367692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690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6768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367692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686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6769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367693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688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6768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367693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693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6769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36769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689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6769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367693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690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6769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367693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68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6769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367694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69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6769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36769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68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6769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3676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http://sdamgia.ru/formula/63/631ff0435f849e271db13c976034875cp.png" TargetMode="External"/><Relationship Id="rId39" Type="http://schemas.openxmlformats.org/officeDocument/2006/relationships/image" Target="media/image34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34" Type="http://schemas.openxmlformats.org/officeDocument/2006/relationships/image" Target="media/image29.png"/><Relationship Id="rId42" Type="http://schemas.openxmlformats.org/officeDocument/2006/relationships/image" Target="media/image37.png"/><Relationship Id="rId47" Type="http://schemas.openxmlformats.org/officeDocument/2006/relationships/image" Target="media/image42.png"/><Relationship Id="rId50" Type="http://schemas.openxmlformats.org/officeDocument/2006/relationships/fontTable" Target="fontTable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1.png"/><Relationship Id="rId33" Type="http://schemas.openxmlformats.org/officeDocument/2006/relationships/image" Target="media/image28.png"/><Relationship Id="rId38" Type="http://schemas.openxmlformats.org/officeDocument/2006/relationships/image" Target="media/image33.png"/><Relationship Id="rId46" Type="http://schemas.openxmlformats.org/officeDocument/2006/relationships/image" Target="media/image41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4.png"/><Relationship Id="rId41" Type="http://schemas.openxmlformats.org/officeDocument/2006/relationships/image" Target="media/image3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http://sdamgia.ru/formula/2c/2cd0c8ba7958376a7b3460b20d601f24p.png" TargetMode="External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40" Type="http://schemas.openxmlformats.org/officeDocument/2006/relationships/image" Target="media/image35.png"/><Relationship Id="rId45" Type="http://schemas.openxmlformats.org/officeDocument/2006/relationships/image" Target="media/image40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49" Type="http://schemas.openxmlformats.org/officeDocument/2006/relationships/image" Target="media/image44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6.png"/><Relationship Id="rId44" Type="http://schemas.openxmlformats.org/officeDocument/2006/relationships/image" Target="media/image39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Relationship Id="rId43" Type="http://schemas.openxmlformats.org/officeDocument/2006/relationships/image" Target="media/image38.png"/><Relationship Id="rId48" Type="http://schemas.openxmlformats.org/officeDocument/2006/relationships/image" Target="media/image43.png"/><Relationship Id="rId8" Type="http://schemas.openxmlformats.org/officeDocument/2006/relationships/image" Target="media/image5.png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</TotalTime>
  <Pages>4</Pages>
  <Words>888</Words>
  <Characters>5068</Characters>
  <Application>Microsoft Office Outlook</Application>
  <DocSecurity>0</DocSecurity>
  <Lines>0</Lines>
  <Paragraphs>0</Paragraphs>
  <ScaleCrop>false</ScaleCrop>
  <Company>*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GNGud</dc:creator>
  <cp:keywords/>
  <dc:description/>
  <cp:lastModifiedBy>завуч</cp:lastModifiedBy>
  <cp:revision>5</cp:revision>
  <dcterms:created xsi:type="dcterms:W3CDTF">2015-12-16T00:28:00Z</dcterms:created>
  <dcterms:modified xsi:type="dcterms:W3CDTF">2015-12-16T07:41:00Z</dcterms:modified>
</cp:coreProperties>
</file>